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3369"/>
        <w:gridCol w:w="6409"/>
      </w:tblGrid>
      <w:tr w:rsidR="00684206" w:rsidRPr="00684206" w:rsidTr="00084AD2">
        <w:tc>
          <w:tcPr>
            <w:tcW w:w="3369" w:type="dxa"/>
          </w:tcPr>
          <w:p w:rsidR="00684206" w:rsidRPr="00684206" w:rsidRDefault="00381C59" w:rsidP="00381C59">
            <w:r>
              <w:t>Číslo a n</w:t>
            </w:r>
            <w:r w:rsidR="00684206" w:rsidRPr="00684206">
              <w:t>ázev materiálu:</w:t>
            </w:r>
          </w:p>
        </w:tc>
        <w:tc>
          <w:tcPr>
            <w:tcW w:w="6409" w:type="dxa"/>
          </w:tcPr>
          <w:p w:rsidR="00684206" w:rsidRPr="00084AD2" w:rsidRDefault="00936CB2" w:rsidP="005043F8">
            <w:pPr>
              <w:rPr>
                <w:b/>
              </w:rPr>
            </w:pPr>
            <w:sdt>
              <w:sdtPr>
                <w:rPr>
                  <w:b/>
                </w:rPr>
                <w:tag w:val="Č. materiálu"/>
                <w:id w:val="1214125"/>
                <w:lock w:val="sdtLocked"/>
                <w:placeholder>
                  <w:docPart w:val="B34C8E343F3C4BA0972E2FC97EACB3DF"/>
                </w:placeholder>
              </w:sdtPr>
              <w:sdtContent>
                <w:proofErr w:type="gramStart"/>
                <w:r w:rsidR="005043F8">
                  <w:rPr>
                    <w:b/>
                  </w:rPr>
                  <w:t>2</w:t>
                </w:r>
                <w:r w:rsidR="006F6688">
                  <w:rPr>
                    <w:b/>
                  </w:rPr>
                  <w:t>7</w:t>
                </w:r>
              </w:sdtContent>
            </w:sdt>
            <w:r w:rsidR="002D0C7A">
              <w:rPr>
                <w:b/>
              </w:rPr>
              <w:t xml:space="preserve"> </w:t>
            </w:r>
            <w:sdt>
              <w:sdtPr>
                <w:rPr>
                  <w:b/>
                </w:rPr>
                <w:tag w:val="Název"/>
                <w:id w:val="9391906"/>
                <w:lock w:val="sdtLocked"/>
                <w:placeholder>
                  <w:docPart w:val="B34C8E343F3C4BA0972E2FC97EACB3DF"/>
                </w:placeholder>
                <w:text/>
              </w:sdtPr>
              <w:sdtContent>
                <w:r w:rsidR="000D3CB9" w:rsidRPr="0037469F">
                  <w:rPr>
                    <w:b/>
                  </w:rPr>
                  <w:t xml:space="preserve">– </w:t>
                </w:r>
                <w:r w:rsidR="005043F8">
                  <w:rPr>
                    <w:b/>
                  </w:rPr>
                  <w:t>EU</w:t>
                </w:r>
                <w:proofErr w:type="gramEnd"/>
                <w:r w:rsidR="000D3CB9" w:rsidRPr="0037469F">
                  <w:rPr>
                    <w:b/>
                  </w:rPr>
                  <w:t xml:space="preserve"> </w:t>
                </w:r>
                <w:proofErr w:type="spellStart"/>
                <w:r w:rsidR="000D3CB9" w:rsidRPr="0037469F">
                  <w:rPr>
                    <w:b/>
                  </w:rPr>
                  <w:t>quiz</w:t>
                </w:r>
                <w:proofErr w:type="spellEnd"/>
              </w:sdtContent>
            </w:sdt>
          </w:p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Autor materiálu:</w:t>
            </w:r>
          </w:p>
        </w:tc>
        <w:tc>
          <w:tcPr>
            <w:tcW w:w="6409" w:type="dxa"/>
          </w:tcPr>
          <w:sdt>
            <w:sdtPr>
              <w:id w:val="9391907"/>
              <w:lock w:val="sdtLocked"/>
              <w:placeholder>
                <w:docPart w:val="B34C8E343F3C4BA0972E2FC97EACB3DF"/>
              </w:placeholder>
              <w:text/>
            </w:sdtPr>
            <w:sdtContent>
              <w:p w:rsidR="00684206" w:rsidRPr="00684206" w:rsidRDefault="00B1340B" w:rsidP="00B1340B">
                <w:r>
                  <w:t>Šnajdr Jan</w:t>
                </w:r>
              </w:p>
            </w:sdtContent>
          </w:sdt>
        </w:tc>
      </w:tr>
      <w:tr w:rsidR="003C040B" w:rsidRPr="00684206" w:rsidTr="00292477">
        <w:tc>
          <w:tcPr>
            <w:tcW w:w="3369" w:type="dxa"/>
          </w:tcPr>
          <w:p w:rsidR="003C040B" w:rsidRPr="00684206" w:rsidRDefault="003C040B" w:rsidP="00292477">
            <w:r w:rsidRPr="00684206">
              <w:t>Spoluautoři:</w:t>
            </w:r>
          </w:p>
        </w:tc>
        <w:tc>
          <w:tcPr>
            <w:tcW w:w="6409" w:type="dxa"/>
          </w:tcPr>
          <w:sdt>
            <w:sdtPr>
              <w:tag w:val="Spoluautoři"/>
              <w:id w:val="40857957"/>
              <w:placeholder>
                <w:docPart w:val="581CFFCEDD364B4B8325FCF4F3E7228C"/>
              </w:placeholder>
              <w:text w:multiLine="1"/>
            </w:sdtPr>
            <w:sdtContent>
              <w:p w:rsidR="003C040B" w:rsidRPr="00684206" w:rsidRDefault="005D2A9F" w:rsidP="005D2A9F">
                <w:r>
                  <w:t>-</w:t>
                </w:r>
              </w:p>
            </w:sdtContent>
          </w:sdt>
        </w:tc>
      </w:tr>
      <w:tr w:rsidR="00684206" w:rsidRPr="00684206" w:rsidTr="00084AD2">
        <w:tc>
          <w:tcPr>
            <w:tcW w:w="3369" w:type="dxa"/>
          </w:tcPr>
          <w:p w:rsidR="00684206" w:rsidRPr="00684206" w:rsidRDefault="003C040B" w:rsidP="00BC4D76">
            <w:r>
              <w:t>Datum vytvoření</w:t>
            </w:r>
          </w:p>
        </w:tc>
        <w:sdt>
          <w:sdtPr>
            <w:tag w:val="Datum vytvoření"/>
            <w:id w:val="40857962"/>
            <w:lock w:val="sdtLocked"/>
            <w:placeholder>
              <w:docPart w:val="C2CAEE04143E4DCEBFF238F621E06CA4"/>
            </w:placeholder>
            <w:date w:fullDate="2013-12-03T00:00:00Z">
              <w:dateFormat w:val="d. MMMM 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6409" w:type="dxa"/>
              </w:tcPr>
              <w:p w:rsidR="00684206" w:rsidRPr="00684206" w:rsidRDefault="00F25C76" w:rsidP="003C040B">
                <w:r>
                  <w:t>3. prosince 2013</w:t>
                </w:r>
              </w:p>
            </w:tc>
          </w:sdtContent>
        </w:sdt>
      </w:tr>
      <w:tr w:rsidR="007269D6" w:rsidRPr="00684206" w:rsidTr="00084AD2">
        <w:tc>
          <w:tcPr>
            <w:tcW w:w="3369" w:type="dxa"/>
          </w:tcPr>
          <w:p w:rsidR="007269D6" w:rsidRPr="00684206" w:rsidRDefault="007269D6" w:rsidP="00115B00">
            <w:r w:rsidRPr="00684206">
              <w:t>Zařazení materiálu:</w:t>
            </w:r>
          </w:p>
        </w:tc>
        <w:tc>
          <w:tcPr>
            <w:tcW w:w="6409" w:type="dxa"/>
          </w:tcPr>
          <w:p w:rsidR="004513CC" w:rsidRDefault="00936CB2" w:rsidP="004513CC">
            <w:sdt>
              <w:sdtPr>
                <w:tag w:val="Zařazení web"/>
                <w:id w:val="9391878"/>
                <w:lock w:val="sdtLocked"/>
                <w:placeholder>
                  <w:docPart w:val="D2B0C380D0984C6289FC5E5D5FAFE006"/>
                </w:placeholder>
                <w:comboBox>
                  <w:listItem w:displayText="Přírodní vědy" w:value="Přírodní vědy"/>
                  <w:listItem w:displayText="Humanitní vědy" w:value="Humanitní vědy"/>
                  <w:listItem w:displayText="Stavebnictví" w:value="Stavebnictví"/>
                </w:comboBox>
              </w:sdtPr>
              <w:sdtContent>
                <w:r w:rsidR="005D2A9F">
                  <w:t>Humanitní vědy</w:t>
                </w:r>
              </w:sdtContent>
            </w:sdt>
          </w:p>
          <w:p w:rsidR="003C040B" w:rsidRDefault="00936CB2" w:rsidP="004513CC">
            <w:sdt>
              <w:sdtPr>
                <w:tag w:val="Obor"/>
                <w:id w:val="9391930"/>
                <w:lock w:val="sdtLocked"/>
                <w:placeholder>
                  <w:docPart w:val="774F682E5F4D4AE89C0BE42B6E26225A"/>
                </w:placeholder>
                <w:comboBox>
                  <w:listItem w:displayText="Maturitní obor" w:value="Maturitní obor"/>
                  <w:listItem w:displayText="Učební obor" w:value="Učební obor"/>
                </w:comboBox>
              </w:sdtPr>
              <w:sdtContent>
                <w:r w:rsidR="005D2A9F">
                  <w:t>Maturitní obor</w:t>
                </w:r>
              </w:sdtContent>
            </w:sdt>
            <w:r w:rsidR="004513CC">
              <w:t xml:space="preserve"> – </w:t>
            </w:r>
            <w:sdt>
              <w:sdtPr>
                <w:tag w:val="Ročník"/>
                <w:id w:val="40857972"/>
                <w:lock w:val="sdtLocked"/>
                <w:placeholder>
                  <w:docPart w:val="E3B6FABC9C804914B37C0DA5E0CBA159"/>
                </w:placeholder>
                <w:comboBox>
                  <w:listItem w:displayText="1. ročník" w:value="1. ročník"/>
                  <w:listItem w:displayText="2. ročník" w:value="2. ročník"/>
                  <w:listItem w:displayText="3. ročník" w:value="3. ročník"/>
                  <w:listItem w:displayText="4. ročník" w:value="4. ročník"/>
                </w:comboBox>
              </w:sdtPr>
              <w:sdtContent>
                <w:r w:rsidR="00353DCC">
                  <w:t xml:space="preserve">4. </w:t>
                </w:r>
                <w:proofErr w:type="gramStart"/>
                <w:r w:rsidR="00353DCC">
                  <w:t>ročník</w:t>
                </w:r>
              </w:sdtContent>
            </w:sdt>
            <w:proofErr w:type="gramEnd"/>
          </w:p>
          <w:p w:rsidR="007269D6" w:rsidRPr="00684206" w:rsidRDefault="00936CB2" w:rsidP="005D2A9F">
            <w:sdt>
              <w:sdtPr>
                <w:rPr>
                  <w:b/>
                  <w:color w:val="808080"/>
                </w:rPr>
                <w:tag w:val="Předmět"/>
                <w:id w:val="9391913"/>
                <w:lock w:val="sdtLocked"/>
                <w:placeholder>
                  <w:docPart w:val="B34C8E343F3C4BA0972E2FC97EACB3DF"/>
                </w:placeholder>
                <w:text/>
              </w:sdtPr>
              <w:sdtContent>
                <w:r w:rsidR="005D2A9F">
                  <w:rPr>
                    <w:b/>
                  </w:rPr>
                  <w:t>Anglický jazyk</w:t>
                </w:r>
              </w:sdtContent>
            </w:sdt>
          </w:p>
        </w:tc>
      </w:tr>
      <w:tr w:rsidR="007269D6" w:rsidRPr="00684206" w:rsidTr="00084AD2">
        <w:tc>
          <w:tcPr>
            <w:tcW w:w="3369" w:type="dxa"/>
          </w:tcPr>
          <w:p w:rsidR="007269D6" w:rsidRPr="00684206" w:rsidRDefault="007269D6" w:rsidP="00E97024">
            <w:r w:rsidRPr="00684206">
              <w:t>Druh materiálu</w:t>
            </w:r>
            <w:r>
              <w:t xml:space="preserve"> – interakce</w:t>
            </w:r>
            <w:r w:rsidRPr="00684206">
              <w:t>:</w:t>
            </w:r>
          </w:p>
        </w:tc>
        <w:tc>
          <w:tcPr>
            <w:tcW w:w="6409" w:type="dxa"/>
          </w:tcPr>
          <w:p w:rsidR="007269D6" w:rsidRPr="00684206" w:rsidRDefault="00936CB2" w:rsidP="00E97024">
            <w:sdt>
              <w:sdtPr>
                <w:tag w:val="Druh materiálu"/>
                <w:id w:val="9391865"/>
                <w:lock w:val="sdtLocked"/>
                <w:placeholder>
                  <w:docPart w:val="F65BC698F4C2496A943F87EDFD4A1E2F"/>
                </w:placeholder>
                <w:comboBox>
                  <w:listItem w:displayText="Pracovní list" w:value="Pracovní list"/>
                  <w:listItem w:displayText="Prezentace" w:value="Prezentace"/>
                  <w:listItem w:displayText="Test" w:value="Test"/>
                  <w:listItem w:displayText="Pokus" w:value="Pokus"/>
                  <w:listItem w:displayText="Souvilý text" w:value="Souvilý text"/>
                </w:comboBox>
              </w:sdtPr>
              <w:sdtContent>
                <w:r w:rsidR="002D0C7A">
                  <w:t>Test</w:t>
                </w:r>
              </w:sdtContent>
            </w:sdt>
            <w:r w:rsidR="007269D6">
              <w:t xml:space="preserve"> – </w:t>
            </w:r>
            <w:sdt>
              <w:sdtPr>
                <w:tag w:val="Interakce"/>
                <w:id w:val="9391875"/>
                <w:lock w:val="sdtLocked"/>
                <w:placeholder>
                  <w:docPart w:val="2E9D95E3252540FABD6737F3364EC8CF"/>
                </w:placeholder>
                <w:comboBox>
                  <w:listItem w:displayText="Aktivita" w:value="Aktivita"/>
                  <w:listItem w:displayText="Výklad" w:value="Výklad"/>
                  <w:listItem w:displayText="Kombinace" w:value="Kombinace"/>
                </w:comboBox>
              </w:sdtPr>
              <w:sdtContent>
                <w:r w:rsidR="005D2A9F">
                  <w:t>Aktivita</w:t>
                </w:r>
              </w:sdtContent>
            </w:sdt>
          </w:p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Jazyk:</w:t>
            </w:r>
          </w:p>
        </w:tc>
        <w:tc>
          <w:tcPr>
            <w:tcW w:w="6409" w:type="dxa"/>
          </w:tcPr>
          <w:p w:rsidR="00684206" w:rsidRPr="00684206" w:rsidRDefault="00936CB2" w:rsidP="00BC4D76">
            <w:sdt>
              <w:sdtPr>
                <w:tag w:val="Jazyk"/>
                <w:id w:val="9391864"/>
                <w:placeholder>
                  <w:docPart w:val="1DB1E2B9AF3D40DEAC6D035FA0F8B1FE"/>
                </w:placeholder>
                <w:comboBox>
                  <w:listItem w:displayText="zvolte položku" w:value=""/>
                  <w:listItem w:displayText="Čeština" w:value="Čeština"/>
                  <w:listItem w:displayText="Angličtina" w:value="Angličtina"/>
                  <w:listItem w:displayText="Němčina" w:value="Němčina"/>
                </w:comboBox>
              </w:sdtPr>
              <w:sdtContent>
                <w:r w:rsidR="005D2A9F">
                  <w:t>Angličtina</w:t>
                </w:r>
              </w:sdtContent>
            </w:sdt>
          </w:p>
        </w:tc>
      </w:tr>
      <w:tr w:rsidR="00684206" w:rsidRPr="00684206" w:rsidTr="00084AD2">
        <w:trPr>
          <w:trHeight w:val="1645"/>
        </w:trPr>
        <w:tc>
          <w:tcPr>
            <w:tcW w:w="3369" w:type="dxa"/>
          </w:tcPr>
          <w:p w:rsidR="00684206" w:rsidRPr="00684206" w:rsidRDefault="00684206" w:rsidP="00BC4D76">
            <w:r w:rsidRPr="00684206">
              <w:t>Anotace:</w:t>
            </w:r>
          </w:p>
        </w:tc>
        <w:tc>
          <w:tcPr>
            <w:tcW w:w="6409" w:type="dxa"/>
          </w:tcPr>
          <w:sdt>
            <w:sdtPr>
              <w:tag w:val="Anotace"/>
              <w:id w:val="9391905"/>
              <w:lock w:val="sdtLocked"/>
              <w:placeholder>
                <w:docPart w:val="B34C8E343F3C4BA0972E2FC97EACB3DF"/>
              </w:placeholder>
              <w:text w:multiLine="1"/>
            </w:sdtPr>
            <w:sdtContent>
              <w:p w:rsidR="00684206" w:rsidRPr="00684206" w:rsidRDefault="002D0C7A" w:rsidP="00814D91">
                <w:r>
                  <w:t xml:space="preserve">Kvíz prověřující znalosti </w:t>
                </w:r>
                <w:r w:rsidR="00814D91">
                  <w:t>o Evropské unii</w:t>
                </w:r>
                <w:r w:rsidR="00994AC5">
                  <w:t>.</w:t>
                </w:r>
              </w:p>
            </w:sdtContent>
          </w:sdt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Klíčová slova:</w:t>
            </w:r>
          </w:p>
        </w:tc>
        <w:tc>
          <w:tcPr>
            <w:tcW w:w="6409" w:type="dxa"/>
          </w:tcPr>
          <w:sdt>
            <w:sdtPr>
              <w:tag w:val="Klíčová slova"/>
              <w:id w:val="9391918"/>
              <w:lock w:val="sdtLocked"/>
              <w:placeholder>
                <w:docPart w:val="B34C8E343F3C4BA0972E2FC97EACB3DF"/>
              </w:placeholder>
              <w:text w:multiLine="1"/>
            </w:sdtPr>
            <w:sdtContent>
              <w:p w:rsidR="00684206" w:rsidRPr="00684206" w:rsidRDefault="00F5558B" w:rsidP="00814D91">
                <w:r>
                  <w:t xml:space="preserve">Angličtina, </w:t>
                </w:r>
                <w:r w:rsidR="002D0C7A">
                  <w:t xml:space="preserve">kvíz, </w:t>
                </w:r>
                <w:r w:rsidR="00814D91">
                  <w:t>EU, historie</w:t>
                </w:r>
              </w:p>
            </w:sdtContent>
          </w:sdt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Typická délka použití:</w:t>
            </w:r>
          </w:p>
        </w:tc>
        <w:tc>
          <w:tcPr>
            <w:tcW w:w="6409" w:type="dxa"/>
          </w:tcPr>
          <w:p w:rsidR="00684206" w:rsidRPr="00684206" w:rsidRDefault="00936CB2" w:rsidP="00DB0763">
            <w:sdt>
              <w:sdtPr>
                <w:tag w:val="Délka (minuty)"/>
                <w:id w:val="9391919"/>
                <w:lock w:val="sdtLocked"/>
                <w:placeholder>
                  <w:docPart w:val="B34C8E343F3C4BA0972E2FC97EACB3DF"/>
                </w:placeholder>
                <w:text/>
              </w:sdtPr>
              <w:sdtContent>
                <w:r w:rsidR="00DB0763">
                  <w:t>25</w:t>
                </w:r>
              </w:sdtContent>
            </w:sdt>
            <w:r w:rsidR="00684206">
              <w:t xml:space="preserve"> minut</w:t>
            </w:r>
          </w:p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Očekávaný výstup:</w:t>
            </w:r>
          </w:p>
        </w:tc>
        <w:tc>
          <w:tcPr>
            <w:tcW w:w="6409" w:type="dxa"/>
          </w:tcPr>
          <w:sdt>
            <w:sdtPr>
              <w:tag w:val="Výstup"/>
              <w:id w:val="9391957"/>
              <w:lock w:val="sdtLocked"/>
              <w:placeholder>
                <w:docPart w:val="B34C8E343F3C4BA0972E2FC97EACB3DF"/>
              </w:placeholder>
              <w:text/>
            </w:sdtPr>
            <w:sdtContent>
              <w:p w:rsidR="00684206" w:rsidRPr="00684206" w:rsidRDefault="00D213A1" w:rsidP="00814D91">
                <w:r>
                  <w:t xml:space="preserve">Upevnění znalostí o </w:t>
                </w:r>
                <w:r w:rsidR="00814D91">
                  <w:t>EU</w:t>
                </w:r>
              </w:p>
            </w:sdtContent>
          </w:sdt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Soubory tvořící učební materiál:</w:t>
            </w:r>
          </w:p>
        </w:tc>
        <w:tc>
          <w:tcPr>
            <w:tcW w:w="6409" w:type="dxa"/>
          </w:tcPr>
          <w:sdt>
            <w:sdtPr>
              <w:tag w:val="Soubory"/>
              <w:id w:val="9391958"/>
              <w:lock w:val="sdtLocked"/>
              <w:placeholder>
                <w:docPart w:val="B34C8E343F3C4BA0972E2FC97EACB3DF"/>
              </w:placeholder>
              <w:text w:multiLine="1"/>
            </w:sdtPr>
            <w:sdtContent>
              <w:p w:rsidR="00441154" w:rsidRPr="00684206" w:rsidRDefault="006C0332" w:rsidP="00814D91">
                <w:r>
                  <w:t>ANJ</w:t>
                </w:r>
                <w:r w:rsidR="0015164B" w:rsidRPr="00684206">
                  <w:t>_</w:t>
                </w:r>
                <w:r w:rsidR="00814D91">
                  <w:t>EU</w:t>
                </w:r>
                <w:r w:rsidR="00750C7F">
                  <w:t>-</w:t>
                </w:r>
                <w:proofErr w:type="spellStart"/>
                <w:r w:rsidR="00D213A1">
                  <w:t>quiz</w:t>
                </w:r>
                <w:proofErr w:type="spellEnd"/>
                <w:r>
                  <w:t>_popis_</w:t>
                </w:r>
                <w:proofErr w:type="spellStart"/>
                <w:r>
                  <w:t>Sn</w:t>
                </w:r>
                <w:r w:rsidR="0015164B">
                  <w:t>.docx</w:t>
                </w:r>
                <w:proofErr w:type="spellEnd"/>
                <w:r w:rsidR="0015164B">
                  <w:br/>
                </w:r>
                <w:r w:rsidR="0015164B" w:rsidRPr="00684206">
                  <w:t>A</w:t>
                </w:r>
                <w:r>
                  <w:t>NJ</w:t>
                </w:r>
                <w:r w:rsidR="0015164B" w:rsidRPr="00684206">
                  <w:t>_</w:t>
                </w:r>
                <w:r w:rsidR="00814D91">
                  <w:t>EU</w:t>
                </w:r>
                <w:r w:rsidR="00750C7F">
                  <w:t>-</w:t>
                </w:r>
                <w:proofErr w:type="spellStart"/>
                <w:r w:rsidR="00D213A1">
                  <w:t>quiz</w:t>
                </w:r>
                <w:proofErr w:type="spellEnd"/>
                <w:r w:rsidR="005A7EB1">
                  <w:t>_</w:t>
                </w:r>
                <w:proofErr w:type="spellStart"/>
                <w:r w:rsidR="005A7EB1">
                  <w:t>Sn</w:t>
                </w:r>
                <w:r w:rsidR="000D5511">
                  <w:t>.notebook</w:t>
                </w:r>
                <w:proofErr w:type="spellEnd"/>
              </w:p>
            </w:sdtContent>
          </w:sdt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Vazby na jiné materiály</w:t>
            </w:r>
            <w:r>
              <w:t>:</w:t>
            </w:r>
          </w:p>
        </w:tc>
        <w:tc>
          <w:tcPr>
            <w:tcW w:w="6409" w:type="dxa"/>
          </w:tcPr>
          <w:sdt>
            <w:sdtPr>
              <w:tag w:val="Vazby"/>
              <w:id w:val="9391963"/>
              <w:lock w:val="sdtLocked"/>
              <w:placeholder>
                <w:docPart w:val="B34C8E343F3C4BA0972E2FC97EACB3DF"/>
              </w:placeholder>
              <w:text w:multiLine="1"/>
            </w:sdtPr>
            <w:sdtContent>
              <w:p w:rsidR="00684206" w:rsidRPr="00684206" w:rsidRDefault="00441154" w:rsidP="00BC4D76">
                <w:r>
                  <w:t>—</w:t>
                </w:r>
              </w:p>
            </w:sdtContent>
          </w:sdt>
        </w:tc>
      </w:tr>
      <w:tr w:rsidR="003C040B" w:rsidRPr="00A779E3" w:rsidTr="003C040B">
        <w:trPr>
          <w:trHeight w:val="2570"/>
        </w:trPr>
        <w:tc>
          <w:tcPr>
            <w:tcW w:w="3369" w:type="dxa"/>
          </w:tcPr>
          <w:p w:rsidR="003C040B" w:rsidRPr="00A779E3" w:rsidRDefault="003C040B" w:rsidP="00292477">
            <w:r w:rsidRPr="00A779E3">
              <w:t>Metodika:</w:t>
            </w:r>
          </w:p>
        </w:tc>
        <w:tc>
          <w:tcPr>
            <w:tcW w:w="6409" w:type="dxa"/>
          </w:tcPr>
          <w:sdt>
            <w:sdtPr>
              <w:rPr>
                <w:rFonts w:cs="Arial"/>
                <w:color w:val="000000"/>
              </w:rPr>
              <w:tag w:val="Metodika"/>
              <w:id w:val="40857969"/>
              <w:lock w:val="sdtLocked"/>
              <w:placeholder>
                <w:docPart w:val="67E1554312764C1FB69340E0A5450165"/>
              </w:placeholder>
              <w:text w:multiLine="1"/>
            </w:sdtPr>
            <w:sdtContent>
              <w:p w:rsidR="003C040B" w:rsidRPr="00A779E3" w:rsidRDefault="00A779E3" w:rsidP="00814D91">
                <w:r w:rsidRPr="00A779E3">
                  <w:rPr>
                    <w:rFonts w:cs="Arial"/>
                    <w:color w:val="000000"/>
                  </w:rPr>
                  <w:t>Kvíz prověřující z</w:t>
                </w:r>
                <w:r w:rsidR="00994AC5">
                  <w:rPr>
                    <w:rFonts w:cs="Arial"/>
                    <w:color w:val="000000"/>
                  </w:rPr>
                  <w:t xml:space="preserve">nalosti ohledně historie a </w:t>
                </w:r>
                <w:proofErr w:type="spellStart"/>
                <w:r w:rsidR="00994AC5">
                  <w:rPr>
                    <w:rFonts w:cs="Arial"/>
                    <w:color w:val="000000"/>
                  </w:rPr>
                  <w:t>lingvoreálií</w:t>
                </w:r>
                <w:proofErr w:type="spellEnd"/>
                <w:r w:rsidR="00994AC5">
                  <w:rPr>
                    <w:rFonts w:cs="Arial"/>
                    <w:color w:val="000000"/>
                  </w:rPr>
                  <w:t xml:space="preserve"> </w:t>
                </w:r>
                <w:r w:rsidR="00814D91">
                  <w:rPr>
                    <w:rFonts w:cs="Arial"/>
                    <w:color w:val="000000"/>
                  </w:rPr>
                  <w:t xml:space="preserve">Evropské unie. </w:t>
                </w:r>
                <w:r w:rsidRPr="00A779E3">
                  <w:rPr>
                    <w:rFonts w:cs="Arial"/>
                    <w:color w:val="000000"/>
                  </w:rPr>
                  <w:t xml:space="preserve">Žáky rozdělíme do dvou skupin (lze využít generátor skupin na snímku 2, do kterého napíšeme jména všech soutěžících). </w:t>
                </w:r>
                <w:r w:rsidRPr="00A779E3">
                  <w:rPr>
                    <w:rFonts w:cs="Arial"/>
                    <w:color w:val="000000"/>
                  </w:rPr>
                  <w:br/>
                  <w:t>Úkolem každé skupiny je propojit tři strany trojúhelníku.</w:t>
                </w:r>
                <w:r w:rsidRPr="00A779E3">
                  <w:rPr>
                    <w:rFonts w:cs="Arial"/>
                    <w:color w:val="000000"/>
                  </w:rPr>
                  <w:br/>
                  <w:t>Každá skupina si vybere svoji barvu (zelená, červená).</w:t>
                </w:r>
                <w:r w:rsidRPr="00A779E3">
                  <w:rPr>
                    <w:rFonts w:cs="Arial"/>
                    <w:color w:val="000000"/>
                  </w:rPr>
                  <w:br/>
                  <w:t>Žák dotykem vybere pole, tím se dostane na příslušnou otázku. Po zodpovězení otázky (odpověď ukrytá pod fialovým obdélníkem), návrat na hlavní stranu pomocí pole „Zpět“. V případě správné odpovědi si skupina zakryje svou barvou vybrané políčko. Odpoví-li skupina chybně, dané pole zakryje šedým šestiúhelníkem. Toto pole bude pak k dispozici ve hře s náhradní otázkou.</w:t>
                </w:r>
                <w:r w:rsidRPr="00A779E3">
                  <w:rPr>
                    <w:rFonts w:cs="Arial"/>
                    <w:color w:val="000000"/>
                  </w:rPr>
                  <w:br/>
                </w:r>
                <w:r w:rsidRPr="00A779E3">
                  <w:rPr>
                    <w:rFonts w:cs="Arial"/>
                    <w:color w:val="000000"/>
                  </w:rPr>
                  <w:lastRenderedPageBreak/>
                  <w:t>Pokud si ho některá skupina chce opět zvolit, klikne na šedé políčko „Náhradní“ a skupina vybere jedno písmeno, pod kterým se skrývá náhradní otázka</w:t>
                </w:r>
                <w:r>
                  <w:rPr>
                    <w:rFonts w:cs="Arial"/>
                    <w:color w:val="000000"/>
                  </w:rPr>
                  <w:t>.</w:t>
                </w:r>
                <w:r w:rsidRPr="00A779E3">
                  <w:rPr>
                    <w:rFonts w:cs="Arial"/>
                    <w:color w:val="000000"/>
                  </w:rPr>
                  <w:t xml:space="preserve"> Vybrané písmeno se zakryje žlutým šestiúhelníkem, aby se otázky neopakovaly. V případně správné odpovědi na náhradní otázku, si v hlavním hracím trojúhelníku zakryje skupina dané pole svou barvou.</w:t>
                </w:r>
                <w:r w:rsidRPr="00A779E3">
                  <w:rPr>
                    <w:rFonts w:cs="Arial"/>
                    <w:color w:val="000000"/>
                  </w:rPr>
                  <w:br/>
                </w:r>
                <w:r w:rsidRPr="00A779E3">
                  <w:rPr>
                    <w:rFonts w:cs="Arial"/>
                    <w:color w:val="000000"/>
                  </w:rPr>
                  <w:br/>
                  <w:t>Na hlavní stránku s trojúhelníkem se vracíme ikonou „Zpět“ v růžovém šestiúhelníku vpravo dole.</w:t>
                </w:r>
              </w:p>
            </w:sdtContent>
          </w:sdt>
        </w:tc>
      </w:tr>
    </w:tbl>
    <w:p w:rsidR="0017080B" w:rsidRPr="00A779E3" w:rsidRDefault="0017080B" w:rsidP="00947E9C">
      <w:pPr>
        <w:spacing w:before="0" w:after="200" w:line="276" w:lineRule="auto"/>
      </w:pPr>
    </w:p>
    <w:sectPr w:rsidR="0017080B" w:rsidRPr="00A779E3" w:rsidSect="00084AD2">
      <w:headerReference w:type="default" r:id="rId6"/>
      <w:footerReference w:type="default" r:id="rId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309" w:rsidRDefault="00120309" w:rsidP="00CA6778">
      <w:pPr>
        <w:spacing w:before="0" w:after="0"/>
      </w:pPr>
      <w:r>
        <w:separator/>
      </w:r>
    </w:p>
  </w:endnote>
  <w:endnote w:type="continuationSeparator" w:id="0">
    <w:p w:rsidR="00120309" w:rsidRDefault="0012030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A11F50">
      <w:rPr>
        <w:color w:val="808080" w:themeColor="background1" w:themeShade="80"/>
      </w:rPr>
      <w:t>Jan Šnajdr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309" w:rsidRDefault="00120309" w:rsidP="00CA6778">
      <w:pPr>
        <w:spacing w:before="0" w:after="0"/>
      </w:pPr>
      <w:r>
        <w:separator/>
      </w:r>
    </w:p>
  </w:footnote>
  <w:footnote w:type="continuationSeparator" w:id="0">
    <w:p w:rsidR="00120309" w:rsidRDefault="00120309" w:rsidP="00CA677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E9C" w:rsidRDefault="00947E9C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3347085</wp:posOffset>
          </wp:positionH>
          <wp:positionV relativeFrom="paragraph">
            <wp:posOffset>-97790</wp:posOffset>
          </wp:positionV>
          <wp:extent cx="2790825" cy="723900"/>
          <wp:effectExtent l="19050" t="0" r="9525" b="0"/>
          <wp:wrapSquare wrapText="bothSides"/>
          <wp:docPr id="1" name="prjLogaImg" descr="loga projekt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jLogaImg" descr="loga projektu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08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84AD2">
      <w:rPr>
        <w:b/>
      </w:rPr>
      <w:t>EU peníze středním školám</w:t>
    </w:r>
    <w:r w:rsidRPr="00084AD2">
      <w:rPr>
        <w:b/>
      </w:rPr>
      <w:br/>
    </w:r>
    <w:r w:rsidRPr="00947E9C">
      <w:t xml:space="preserve">1.5 </w:t>
    </w:r>
    <w:r>
      <w:t>–</w:t>
    </w:r>
    <w:r w:rsidRPr="00947E9C">
      <w:t xml:space="preserve"> Zlepšení podmínek pro vzdělávání na </w:t>
    </w:r>
    <w:r w:rsidR="00084AD2">
      <w:t>SŠ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B1340B"/>
    <w:rsid w:val="00084AD2"/>
    <w:rsid w:val="000D3CB9"/>
    <w:rsid w:val="000D5511"/>
    <w:rsid w:val="00120309"/>
    <w:rsid w:val="0015164B"/>
    <w:rsid w:val="0017080B"/>
    <w:rsid w:val="001A671D"/>
    <w:rsid w:val="001E2DD1"/>
    <w:rsid w:val="00235DCF"/>
    <w:rsid w:val="00247D1D"/>
    <w:rsid w:val="00252D2D"/>
    <w:rsid w:val="002762F4"/>
    <w:rsid w:val="002D0C7A"/>
    <w:rsid w:val="0032473F"/>
    <w:rsid w:val="00353DCC"/>
    <w:rsid w:val="00375125"/>
    <w:rsid w:val="00381C59"/>
    <w:rsid w:val="003C040B"/>
    <w:rsid w:val="003D1D48"/>
    <w:rsid w:val="003D54C2"/>
    <w:rsid w:val="00441154"/>
    <w:rsid w:val="004513CC"/>
    <w:rsid w:val="0046084C"/>
    <w:rsid w:val="0049396D"/>
    <w:rsid w:val="004B0AD8"/>
    <w:rsid w:val="004D39B3"/>
    <w:rsid w:val="005043F8"/>
    <w:rsid w:val="00597FC2"/>
    <w:rsid w:val="005A7EB1"/>
    <w:rsid w:val="005D2A9F"/>
    <w:rsid w:val="006347FB"/>
    <w:rsid w:val="006516F6"/>
    <w:rsid w:val="00666590"/>
    <w:rsid w:val="00684206"/>
    <w:rsid w:val="006855D2"/>
    <w:rsid w:val="006C0332"/>
    <w:rsid w:val="006F6688"/>
    <w:rsid w:val="007269D6"/>
    <w:rsid w:val="00750C7F"/>
    <w:rsid w:val="00763507"/>
    <w:rsid w:val="00800AE0"/>
    <w:rsid w:val="00814D91"/>
    <w:rsid w:val="00822898"/>
    <w:rsid w:val="00827BBE"/>
    <w:rsid w:val="00837CC9"/>
    <w:rsid w:val="009140A5"/>
    <w:rsid w:val="00916B7E"/>
    <w:rsid w:val="00936CB2"/>
    <w:rsid w:val="00947E9C"/>
    <w:rsid w:val="00963C0C"/>
    <w:rsid w:val="00994AC5"/>
    <w:rsid w:val="009C77DA"/>
    <w:rsid w:val="00A11F50"/>
    <w:rsid w:val="00A779E3"/>
    <w:rsid w:val="00AA35C1"/>
    <w:rsid w:val="00AC5344"/>
    <w:rsid w:val="00B1340B"/>
    <w:rsid w:val="00B232EA"/>
    <w:rsid w:val="00BD446E"/>
    <w:rsid w:val="00CA6778"/>
    <w:rsid w:val="00CA68AF"/>
    <w:rsid w:val="00CB6B85"/>
    <w:rsid w:val="00D213A1"/>
    <w:rsid w:val="00D64162"/>
    <w:rsid w:val="00D74584"/>
    <w:rsid w:val="00DB0763"/>
    <w:rsid w:val="00E42A31"/>
    <w:rsid w:val="00E46E66"/>
    <w:rsid w:val="00F23263"/>
    <w:rsid w:val="00F25C76"/>
    <w:rsid w:val="00F5558B"/>
    <w:rsid w:val="00FD0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CC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C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popis_Dd_sablon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34C8E343F3C4BA0972E2FC97EACB3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3C72BA-0BF1-49A9-945B-138BFF740053}"/>
      </w:docPartPr>
      <w:docPartBody>
        <w:p w:rsidR="00317213" w:rsidRDefault="00214486">
          <w:pPr>
            <w:pStyle w:val="B34C8E343F3C4BA0972E2FC97EACB3DF"/>
          </w:pPr>
          <w:r w:rsidRPr="00BF49DE">
            <w:rPr>
              <w:rStyle w:val="Zstupntext"/>
            </w:rPr>
            <w:t>Klepněte sem a zadejte text.</w:t>
          </w:r>
        </w:p>
      </w:docPartBody>
    </w:docPart>
    <w:docPart>
      <w:docPartPr>
        <w:name w:val="581CFFCEDD364B4B8325FCF4F3E722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089C40-6BDA-4D99-AF64-38106FDCEAA2}"/>
      </w:docPartPr>
      <w:docPartBody>
        <w:p w:rsidR="00317213" w:rsidRDefault="00214486">
          <w:pPr>
            <w:pStyle w:val="581CFFCEDD364B4B8325FCF4F3E7228C"/>
          </w:pPr>
          <w:r w:rsidRPr="00BF49DE">
            <w:rPr>
              <w:rStyle w:val="Zstupntext"/>
            </w:rPr>
            <w:t>Klepněte sem a zadejte text.</w:t>
          </w:r>
        </w:p>
      </w:docPartBody>
    </w:docPart>
    <w:docPart>
      <w:docPartPr>
        <w:name w:val="C2CAEE04143E4DCEBFF238F621E06C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002E4E-93FC-4318-9233-808B10C9451F}"/>
      </w:docPartPr>
      <w:docPartBody>
        <w:p w:rsidR="00317213" w:rsidRDefault="00214486">
          <w:pPr>
            <w:pStyle w:val="C2CAEE04143E4DCEBFF238F621E06CA4"/>
          </w:pPr>
          <w:r w:rsidRPr="00AF6DD4">
            <w:rPr>
              <w:rStyle w:val="Zstupntext"/>
            </w:rPr>
            <w:t>Klepněte sem a zadejte datum.</w:t>
          </w:r>
        </w:p>
      </w:docPartBody>
    </w:docPart>
    <w:docPart>
      <w:docPartPr>
        <w:name w:val="D2B0C380D0984C6289FC5E5D5FAFE0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FDDE12-4BFF-4DC3-9649-0970CE955DAC}"/>
      </w:docPartPr>
      <w:docPartBody>
        <w:p w:rsidR="00317213" w:rsidRDefault="00214486">
          <w:pPr>
            <w:pStyle w:val="D2B0C380D0984C6289FC5E5D5FAFE006"/>
          </w:pPr>
          <w:r w:rsidRPr="00BF49DE">
            <w:rPr>
              <w:rStyle w:val="Zstupntext"/>
            </w:rPr>
            <w:t>Zvolte položku.</w:t>
          </w:r>
        </w:p>
      </w:docPartBody>
    </w:docPart>
    <w:docPart>
      <w:docPartPr>
        <w:name w:val="774F682E5F4D4AE89C0BE42B6E2622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CF456B-4A78-475A-8364-332388D3C29F}"/>
      </w:docPartPr>
      <w:docPartBody>
        <w:p w:rsidR="00317213" w:rsidRDefault="00214486">
          <w:pPr>
            <w:pStyle w:val="774F682E5F4D4AE89C0BE42B6E26225A"/>
          </w:pPr>
          <w:r w:rsidRPr="00BF49DE">
            <w:rPr>
              <w:rStyle w:val="Zstupntext"/>
            </w:rPr>
            <w:t>Zvolte položku.</w:t>
          </w:r>
        </w:p>
      </w:docPartBody>
    </w:docPart>
    <w:docPart>
      <w:docPartPr>
        <w:name w:val="E3B6FABC9C804914B37C0DA5E0CBA1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08483B-6677-4497-B88D-7D77A31E9780}"/>
      </w:docPartPr>
      <w:docPartBody>
        <w:p w:rsidR="00317213" w:rsidRDefault="00214486">
          <w:pPr>
            <w:pStyle w:val="E3B6FABC9C804914B37C0DA5E0CBA159"/>
          </w:pPr>
          <w:r w:rsidRPr="00AF6DD4">
            <w:rPr>
              <w:rStyle w:val="Zstupntext"/>
            </w:rPr>
            <w:t>Zvolte položku.</w:t>
          </w:r>
        </w:p>
      </w:docPartBody>
    </w:docPart>
    <w:docPart>
      <w:docPartPr>
        <w:name w:val="F65BC698F4C2496A943F87EDFD4A1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8BDF58-EF7C-4D60-A269-68AE75DB370E}"/>
      </w:docPartPr>
      <w:docPartBody>
        <w:p w:rsidR="00317213" w:rsidRDefault="00214486">
          <w:pPr>
            <w:pStyle w:val="F65BC698F4C2496A943F87EDFD4A1E2F"/>
          </w:pPr>
          <w:r w:rsidRPr="00BF49DE">
            <w:rPr>
              <w:rStyle w:val="Zstupntext"/>
            </w:rPr>
            <w:t>Zvolte položku.</w:t>
          </w:r>
        </w:p>
      </w:docPartBody>
    </w:docPart>
    <w:docPart>
      <w:docPartPr>
        <w:name w:val="2E9D95E3252540FABD6737F3364EC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75ED13-0EF9-4445-999D-AAD09B4D598F}"/>
      </w:docPartPr>
      <w:docPartBody>
        <w:p w:rsidR="00317213" w:rsidRDefault="00214486">
          <w:pPr>
            <w:pStyle w:val="2E9D95E3252540FABD6737F3364EC8CF"/>
          </w:pPr>
          <w:r w:rsidRPr="00BF49DE">
            <w:rPr>
              <w:rStyle w:val="Zstupntext"/>
            </w:rPr>
            <w:t>Zvolte položku.</w:t>
          </w:r>
        </w:p>
      </w:docPartBody>
    </w:docPart>
    <w:docPart>
      <w:docPartPr>
        <w:name w:val="1DB1E2B9AF3D40DEAC6D035FA0F8B1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90E696-B64E-4CD8-B260-02F1849D5639}"/>
      </w:docPartPr>
      <w:docPartBody>
        <w:p w:rsidR="00317213" w:rsidRDefault="00214486">
          <w:pPr>
            <w:pStyle w:val="1DB1E2B9AF3D40DEAC6D035FA0F8B1FE"/>
          </w:pPr>
          <w:r w:rsidRPr="00BF49DE">
            <w:rPr>
              <w:rStyle w:val="Zstupntext"/>
            </w:rPr>
            <w:t>Zvolte položku.</w:t>
          </w:r>
        </w:p>
      </w:docPartBody>
    </w:docPart>
    <w:docPart>
      <w:docPartPr>
        <w:name w:val="67E1554312764C1FB69340E0A5450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1E908C-68CF-4D3E-9999-E6CA63A9221F}"/>
      </w:docPartPr>
      <w:docPartBody>
        <w:p w:rsidR="00317213" w:rsidRDefault="00214486">
          <w:pPr>
            <w:pStyle w:val="67E1554312764C1FB69340E0A5450165"/>
          </w:pPr>
          <w:r w:rsidRPr="00BF49DE">
            <w:rPr>
              <w:rStyle w:val="Zstupntext"/>
            </w:rPr>
            <w:t>Klepněte sem a zadejte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14486"/>
    <w:rsid w:val="00214486"/>
    <w:rsid w:val="002C60E7"/>
    <w:rsid w:val="00317213"/>
    <w:rsid w:val="0041027D"/>
    <w:rsid w:val="00605480"/>
    <w:rsid w:val="006E5D7F"/>
    <w:rsid w:val="0079665E"/>
    <w:rsid w:val="00806C8F"/>
    <w:rsid w:val="00897BCA"/>
    <w:rsid w:val="009D6F93"/>
    <w:rsid w:val="00AB3383"/>
    <w:rsid w:val="00B45380"/>
    <w:rsid w:val="00DD419C"/>
    <w:rsid w:val="00EB3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721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17213"/>
    <w:rPr>
      <w:color w:val="808080"/>
    </w:rPr>
  </w:style>
  <w:style w:type="paragraph" w:customStyle="1" w:styleId="B34C8E343F3C4BA0972E2FC97EACB3DF">
    <w:name w:val="B34C8E343F3C4BA0972E2FC97EACB3DF"/>
    <w:rsid w:val="00317213"/>
  </w:style>
  <w:style w:type="paragraph" w:customStyle="1" w:styleId="581CFFCEDD364B4B8325FCF4F3E7228C">
    <w:name w:val="581CFFCEDD364B4B8325FCF4F3E7228C"/>
    <w:rsid w:val="00317213"/>
  </w:style>
  <w:style w:type="paragraph" w:customStyle="1" w:styleId="C2CAEE04143E4DCEBFF238F621E06CA4">
    <w:name w:val="C2CAEE04143E4DCEBFF238F621E06CA4"/>
    <w:rsid w:val="00317213"/>
  </w:style>
  <w:style w:type="paragraph" w:customStyle="1" w:styleId="D2B0C380D0984C6289FC5E5D5FAFE006">
    <w:name w:val="D2B0C380D0984C6289FC5E5D5FAFE006"/>
    <w:rsid w:val="00317213"/>
  </w:style>
  <w:style w:type="paragraph" w:customStyle="1" w:styleId="774F682E5F4D4AE89C0BE42B6E26225A">
    <w:name w:val="774F682E5F4D4AE89C0BE42B6E26225A"/>
    <w:rsid w:val="00317213"/>
  </w:style>
  <w:style w:type="paragraph" w:customStyle="1" w:styleId="E3B6FABC9C804914B37C0DA5E0CBA159">
    <w:name w:val="E3B6FABC9C804914B37C0DA5E0CBA159"/>
    <w:rsid w:val="00317213"/>
  </w:style>
  <w:style w:type="paragraph" w:customStyle="1" w:styleId="F65BC698F4C2496A943F87EDFD4A1E2F">
    <w:name w:val="F65BC698F4C2496A943F87EDFD4A1E2F"/>
    <w:rsid w:val="00317213"/>
  </w:style>
  <w:style w:type="paragraph" w:customStyle="1" w:styleId="2E9D95E3252540FABD6737F3364EC8CF">
    <w:name w:val="2E9D95E3252540FABD6737F3364EC8CF"/>
    <w:rsid w:val="00317213"/>
  </w:style>
  <w:style w:type="paragraph" w:customStyle="1" w:styleId="1DB1E2B9AF3D40DEAC6D035FA0F8B1FE">
    <w:name w:val="1DB1E2B9AF3D40DEAC6D035FA0F8B1FE"/>
    <w:rsid w:val="00317213"/>
  </w:style>
  <w:style w:type="paragraph" w:customStyle="1" w:styleId="67E1554312764C1FB69340E0A5450165">
    <w:name w:val="67E1554312764C1FB69340E0A5450165"/>
    <w:rsid w:val="0031721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AAA_bbb-bbb-bbb_popis_Dd_sablona</Template>
  <TotalTime>11</TotalTime>
  <Pages>2</Pages>
  <Words>248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10</cp:revision>
  <dcterms:created xsi:type="dcterms:W3CDTF">2013-11-15T08:27:00Z</dcterms:created>
  <dcterms:modified xsi:type="dcterms:W3CDTF">2013-12-07T07:38:00Z</dcterms:modified>
</cp:coreProperties>
</file>