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0E40">
        <w:rPr>
          <w:rFonts w:ascii="Comic Sans MS" w:hAnsi="Comic Sans MS" w:cs="Comic Sans MS"/>
          <w:b/>
          <w:bCs/>
          <w:color w:val="024595"/>
          <w:sz w:val="54"/>
          <w:szCs w:val="54"/>
        </w:rPr>
        <w:t>Poslech s porozuměním:        Money, Money (ABBA)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7A0E40" w:rsidRPr="00633469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1F497D" w:themeColor="text2"/>
          <w:sz w:val="54"/>
          <w:szCs w:val="54"/>
        </w:rPr>
      </w:pPr>
      <w:r w:rsidRPr="00633469">
        <w:rPr>
          <w:rFonts w:asciiTheme="minorHAnsi" w:eastAsia="Calibri" w:hAnsiTheme="minorHAnsi" w:cs="Times New Roman"/>
          <w:bCs/>
          <w:color w:val="1F497D" w:themeColor="text2"/>
          <w:lang w:val="en-GB"/>
        </w:rPr>
        <w:lastRenderedPageBreak/>
        <w:t>Complete the missing words into the gaps:</w:t>
      </w:r>
      <w:r w:rsidRPr="00633469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  <w:r w:rsidRPr="00633469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  <w:r w:rsidRPr="00633469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  <w:r w:rsidRPr="00633469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  <w:r w:rsidRPr="00633469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</w:p>
    <w:p w:rsidR="007A0E40" w:rsidRPr="007A0E40" w:rsidRDefault="007A0E40" w:rsidP="007A0E40">
      <w:pPr>
        <w:rPr>
          <w:rFonts w:asciiTheme="minorHAnsi" w:eastAsia="Calibri" w:hAnsiTheme="minorHAnsi" w:cs="Times New Roman"/>
          <w:iCs/>
          <w:color w:val="000000"/>
          <w:lang w:val="en-GB"/>
        </w:rPr>
      </w:pP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I work all night, I work_______________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to pay the bills I have to ______________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</w:r>
      <w:proofErr w:type="spellStart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Ain't</w:t>
      </w:r>
      <w:proofErr w:type="spellEnd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 xml:space="preserve"> it _________,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And still there never seems to be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a single penny left for me,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That's too _________,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In my dreams I have a plan,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If I got me a wealthy man,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I wouldn't have to work at all,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I'd fool around and have a ball.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 xml:space="preserve">Money </w:t>
      </w:r>
      <w:proofErr w:type="spellStart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money</w:t>
      </w:r>
      <w:proofErr w:type="spellEnd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 xml:space="preserve"> </w:t>
      </w:r>
      <w:proofErr w:type="spellStart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money</w:t>
      </w:r>
      <w:proofErr w:type="spellEnd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, must be _____________,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in the rich man's world,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 xml:space="preserve">Money </w:t>
      </w:r>
      <w:proofErr w:type="spellStart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money</w:t>
      </w:r>
      <w:proofErr w:type="spellEnd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 xml:space="preserve"> </w:t>
      </w:r>
      <w:proofErr w:type="spellStart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money</w:t>
      </w:r>
      <w:proofErr w:type="spellEnd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, always  ______________,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in the rich man's world,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A-</w:t>
      </w:r>
      <w:proofErr w:type="spellStart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haa</w:t>
      </w:r>
      <w:proofErr w:type="spellEnd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, all the things I could do,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If I______________________,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It's a rich man's world,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It's a rich man's world.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A man like that is hard to _______________,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but I can't get him off my mind,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</w:r>
      <w:proofErr w:type="spellStart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Ain't</w:t>
      </w:r>
      <w:proofErr w:type="spellEnd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 xml:space="preserve"> it__________,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And if he happens to be free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I bet he wouldn't fancy me,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That's too _________,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So I must leave, I'll have to go,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To ______ ___________or _____________,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And win a fortune in a game,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my life will neve</w:t>
      </w:r>
      <w:r w:rsidR="00660F82">
        <w:rPr>
          <w:rFonts w:asciiTheme="minorHAnsi" w:eastAsia="Calibri" w:hAnsiTheme="minorHAnsi" w:cs="Times New Roman"/>
          <w:iCs/>
          <w:color w:val="000000"/>
          <w:lang w:val="en-GB"/>
        </w:rPr>
        <w:t>r be the same.</w:t>
      </w:r>
      <w:r w:rsidR="00660F82">
        <w:rPr>
          <w:rFonts w:asciiTheme="minorHAnsi" w:eastAsia="Calibri" w:hAnsiTheme="minorHAnsi" w:cs="Times New Roman"/>
          <w:iCs/>
          <w:color w:val="000000"/>
          <w:lang w:val="en-GB"/>
        </w:rPr>
        <w:br/>
      </w:r>
    </w:p>
    <w:p w:rsidR="00BE7F79" w:rsidRPr="00633469" w:rsidRDefault="00BE7F79" w:rsidP="00BE7F79">
      <w:pPr>
        <w:rPr>
          <w:rFonts w:asciiTheme="minorHAnsi" w:hAnsiTheme="minorHAnsi"/>
          <w:color w:val="1F497D" w:themeColor="text2"/>
          <w:lang w:val="en-GB"/>
        </w:rPr>
      </w:pPr>
      <w:r w:rsidRPr="00633469">
        <w:rPr>
          <w:rFonts w:asciiTheme="minorHAnsi" w:hAnsiTheme="minorHAnsi"/>
          <w:color w:val="1F497D" w:themeColor="text2"/>
          <w:lang w:val="en-GB"/>
        </w:rPr>
        <w:t>Comprehension questions:</w:t>
      </w:r>
    </w:p>
    <w:p w:rsidR="00BE7F79" w:rsidRPr="00633469" w:rsidRDefault="00BE7F79" w:rsidP="00BE7F79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1. Why does the girl work all night and day?</w:t>
      </w:r>
    </w:p>
    <w:p w:rsidR="00BE7F79" w:rsidRPr="00633469" w:rsidRDefault="00BE7F79" w:rsidP="00BE7F79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2. What would she do if she met a wealthy man?</w:t>
      </w:r>
    </w:p>
    <w:p w:rsidR="00660F82" w:rsidRPr="00633469" w:rsidRDefault="00BE7F79" w:rsidP="00BE7F79">
      <w:pPr>
        <w:rPr>
          <w:rFonts w:asciiTheme="minorHAnsi" w:hAnsiTheme="minorHAnsi"/>
          <w:lang w:val="en-GB"/>
        </w:rPr>
      </w:pPr>
      <w:r w:rsidRPr="00633469">
        <w:rPr>
          <w:rFonts w:asciiTheme="minorHAnsi" w:hAnsiTheme="minorHAnsi"/>
          <w:lang w:val="en-GB"/>
        </w:rPr>
        <w:t>3.</w:t>
      </w:r>
      <w:r>
        <w:rPr>
          <w:rFonts w:asciiTheme="minorHAnsi" w:hAnsiTheme="minorHAnsi"/>
          <w:lang w:val="en-GB"/>
        </w:rPr>
        <w:t xml:space="preserve"> What two words rhyme with “</w:t>
      </w:r>
      <w:r w:rsidR="00660F82">
        <w:rPr>
          <w:rFonts w:asciiTheme="minorHAnsi" w:hAnsiTheme="minorHAnsi"/>
          <w:lang w:val="en-GB"/>
        </w:rPr>
        <w:t>money”?</w:t>
      </w:r>
    </w:p>
    <w:p w:rsidR="00BE7F79" w:rsidRDefault="00BE7F79" w:rsidP="00BE7F79">
      <w:pPr>
        <w:rPr>
          <w:rFonts w:asciiTheme="minorHAnsi" w:hAnsiTheme="minorHAnsi"/>
          <w:lang w:val="en-GB"/>
        </w:rPr>
      </w:pPr>
      <w:r w:rsidRPr="00633469">
        <w:rPr>
          <w:rFonts w:asciiTheme="minorHAnsi" w:hAnsiTheme="minorHAnsi"/>
          <w:lang w:val="en-GB"/>
        </w:rPr>
        <w:t>4.</w:t>
      </w:r>
      <w:r w:rsidR="00660F82">
        <w:rPr>
          <w:rFonts w:asciiTheme="minorHAnsi" w:hAnsiTheme="minorHAnsi"/>
          <w:lang w:val="en-GB"/>
        </w:rPr>
        <w:t xml:space="preserve"> Where does the girl “have to go”?</w:t>
      </w:r>
    </w:p>
    <w:p w:rsidR="00660F82" w:rsidRPr="00633469" w:rsidRDefault="00660F82" w:rsidP="00BE7F79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5. What does she hope to do there?</w:t>
      </w:r>
    </w:p>
    <w:p w:rsidR="0017080B" w:rsidRDefault="0017080B" w:rsidP="005D4579"/>
    <w:p w:rsidR="00660F82" w:rsidRDefault="00660F82" w:rsidP="005D4579">
      <w:r>
        <w:rPr>
          <w:rFonts w:asciiTheme="minorHAnsi" w:hAnsiTheme="minorHAnsi"/>
          <w:color w:val="1F497D" w:themeColor="text2"/>
          <w:lang w:val="en-GB"/>
        </w:rPr>
        <w:t>Translate the lyrics into Czech.</w:t>
      </w:r>
    </w:p>
    <w:p w:rsidR="00660F82" w:rsidRDefault="00660F82" w:rsidP="005D4579"/>
    <w:sectPr w:rsidR="00660F82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911" w:rsidRDefault="00C23911" w:rsidP="00CA6778">
      <w:pPr>
        <w:spacing w:before="0" w:after="0"/>
      </w:pPr>
      <w:r>
        <w:separator/>
      </w:r>
    </w:p>
  </w:endnote>
  <w:endnote w:type="continuationSeparator" w:id="0">
    <w:p w:rsidR="00C23911" w:rsidRDefault="00C2391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911" w:rsidRDefault="00C23911" w:rsidP="00CA6778">
      <w:pPr>
        <w:spacing w:before="0" w:after="0"/>
      </w:pPr>
      <w:r>
        <w:separator/>
      </w:r>
    </w:p>
  </w:footnote>
  <w:footnote w:type="continuationSeparator" w:id="0">
    <w:p w:rsidR="00C23911" w:rsidRDefault="00C2391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84AD2"/>
    <w:rsid w:val="0015164B"/>
    <w:rsid w:val="0017080B"/>
    <w:rsid w:val="00235DCF"/>
    <w:rsid w:val="00247D1D"/>
    <w:rsid w:val="00252D2D"/>
    <w:rsid w:val="00281EB3"/>
    <w:rsid w:val="00375125"/>
    <w:rsid w:val="003C040B"/>
    <w:rsid w:val="003D1D48"/>
    <w:rsid w:val="00441154"/>
    <w:rsid w:val="004513CC"/>
    <w:rsid w:val="004B0AD8"/>
    <w:rsid w:val="00543182"/>
    <w:rsid w:val="005667E7"/>
    <w:rsid w:val="005D4579"/>
    <w:rsid w:val="00633469"/>
    <w:rsid w:val="006347FB"/>
    <w:rsid w:val="006515B1"/>
    <w:rsid w:val="006516F6"/>
    <w:rsid w:val="00660F82"/>
    <w:rsid w:val="00666590"/>
    <w:rsid w:val="00684206"/>
    <w:rsid w:val="006A5003"/>
    <w:rsid w:val="007269D6"/>
    <w:rsid w:val="007A0E40"/>
    <w:rsid w:val="008D046A"/>
    <w:rsid w:val="00947E9C"/>
    <w:rsid w:val="009C77DA"/>
    <w:rsid w:val="00BD446E"/>
    <w:rsid w:val="00BE7F79"/>
    <w:rsid w:val="00C23911"/>
    <w:rsid w:val="00CA6778"/>
    <w:rsid w:val="00CA68AF"/>
    <w:rsid w:val="00CB64C5"/>
    <w:rsid w:val="00D37B5F"/>
    <w:rsid w:val="00D61F1F"/>
    <w:rsid w:val="00DA3077"/>
    <w:rsid w:val="00E55129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</TotalTime>
  <Pages>2</Pages>
  <Words>178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3</cp:revision>
  <dcterms:created xsi:type="dcterms:W3CDTF">2012-11-25T16:50:00Z</dcterms:created>
  <dcterms:modified xsi:type="dcterms:W3CDTF">2012-11-25T16:51:00Z</dcterms:modified>
</cp:coreProperties>
</file>