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0FC30FF" wp14:editId="55F0838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8BD" w:rsidRPr="003608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Dělení sítí podle rozlehlosti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3608BD" w:rsidRDefault="005D4579" w:rsidP="003608BD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608BD" w:rsidRDefault="003608BD" w:rsidP="003608BD">
      <w:r>
        <w:rPr>
          <w:noProof/>
          <w:lang w:eastAsia="cs-CZ"/>
        </w:rPr>
        <w:lastRenderedPageBreak/>
        <w:drawing>
          <wp:inline distT="0" distB="0" distL="0" distR="0" wp14:anchorId="5474CEE0" wp14:editId="20314736">
            <wp:extent cx="5760720" cy="1381691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81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8BD" w:rsidRDefault="003608BD" w:rsidP="003608BD">
      <w:r>
        <w:rPr>
          <w:noProof/>
          <w:lang w:eastAsia="cs-CZ"/>
        </w:rPr>
        <w:drawing>
          <wp:inline distT="0" distB="0" distL="0" distR="0" wp14:anchorId="1D85A24F" wp14:editId="2AB07350">
            <wp:extent cx="5760720" cy="1553177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53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8BD" w:rsidRDefault="003608BD" w:rsidP="003608BD">
      <w:r>
        <w:rPr>
          <w:noProof/>
          <w:lang w:eastAsia="cs-CZ"/>
        </w:rPr>
        <w:drawing>
          <wp:inline distT="0" distB="0" distL="0" distR="0" wp14:anchorId="4E4489E5" wp14:editId="366AFB1F">
            <wp:extent cx="5760720" cy="1438036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38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8BD" w:rsidRDefault="003608BD" w:rsidP="003608BD">
      <w:r>
        <w:rPr>
          <w:noProof/>
          <w:lang w:eastAsia="cs-CZ"/>
        </w:rPr>
        <w:drawing>
          <wp:inline distT="0" distB="0" distL="0" distR="0" wp14:anchorId="4130A170" wp14:editId="01AE22FA">
            <wp:extent cx="5760720" cy="1445998"/>
            <wp:effectExtent l="0" t="0" r="0" b="190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8BD" w:rsidRDefault="003608BD" w:rsidP="003608BD">
      <w:r>
        <w:rPr>
          <w:noProof/>
          <w:lang w:eastAsia="cs-CZ"/>
        </w:rPr>
        <w:drawing>
          <wp:inline distT="0" distB="0" distL="0" distR="0" wp14:anchorId="108089C5" wp14:editId="2E31FFD8">
            <wp:extent cx="5760720" cy="775364"/>
            <wp:effectExtent l="0" t="0" r="0" b="571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8BD" w:rsidRDefault="003608BD" w:rsidP="003608BD">
      <w:r>
        <w:rPr>
          <w:noProof/>
          <w:lang w:eastAsia="cs-CZ"/>
        </w:rPr>
        <w:drawing>
          <wp:inline distT="0" distB="0" distL="0" distR="0" wp14:anchorId="4F30D191" wp14:editId="1EE48830">
            <wp:extent cx="5760720" cy="790675"/>
            <wp:effectExtent l="0" t="0" r="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8BD" w:rsidRDefault="003608BD" w:rsidP="003608BD">
      <w:r>
        <w:rPr>
          <w:noProof/>
          <w:lang w:eastAsia="cs-CZ"/>
        </w:rPr>
        <w:lastRenderedPageBreak/>
        <w:drawing>
          <wp:inline distT="0" distB="0" distL="0" distR="0" wp14:anchorId="40494B1E" wp14:editId="56D381C8">
            <wp:extent cx="5760720" cy="1129361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Pr="003608BD" w:rsidRDefault="003608BD" w:rsidP="000D0D01">
      <w:r>
        <w:rPr>
          <w:noProof/>
          <w:lang w:eastAsia="cs-CZ"/>
        </w:rPr>
        <w:drawing>
          <wp:inline distT="0" distB="0" distL="0" distR="0" wp14:anchorId="0B26C53A" wp14:editId="6969074D">
            <wp:extent cx="5760720" cy="994009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94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0D01" w:rsidRPr="003608BD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D0D01"/>
    <w:rsid w:val="0015164B"/>
    <w:rsid w:val="0017080B"/>
    <w:rsid w:val="00235DCF"/>
    <w:rsid w:val="00247D1D"/>
    <w:rsid w:val="00252D2D"/>
    <w:rsid w:val="00281EB3"/>
    <w:rsid w:val="002C0DF3"/>
    <w:rsid w:val="003608BD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2</cp:revision>
  <dcterms:created xsi:type="dcterms:W3CDTF">2013-03-01T09:40:00Z</dcterms:created>
  <dcterms:modified xsi:type="dcterms:W3CDTF">2013-03-01T09:40:00Z</dcterms:modified>
</cp:coreProperties>
</file>