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53139A09" wp14:editId="320926C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752" w:rsidRPr="00D427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Dělení sítí podle rozlehlosti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D42752" w:rsidRDefault="005D4579" w:rsidP="00D42752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42752" w:rsidRDefault="00D42752" w:rsidP="00D42752">
      <w:r>
        <w:rPr>
          <w:noProof/>
          <w:lang w:eastAsia="cs-CZ"/>
        </w:rPr>
        <w:lastRenderedPageBreak/>
        <w:drawing>
          <wp:inline distT="0" distB="0" distL="0" distR="0" wp14:anchorId="443EC925" wp14:editId="37B75E11">
            <wp:extent cx="5760720" cy="1389040"/>
            <wp:effectExtent l="0" t="0" r="0" b="190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42752" w:rsidRDefault="00D42752" w:rsidP="00D42752">
      <w:r>
        <w:rPr>
          <w:noProof/>
          <w:lang w:eastAsia="cs-CZ"/>
        </w:rPr>
        <w:drawing>
          <wp:inline distT="0" distB="0" distL="0" distR="0" wp14:anchorId="10A092E9" wp14:editId="7B30BB39">
            <wp:extent cx="5760720" cy="1560527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6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52" w:rsidRDefault="00D42752" w:rsidP="00D42752">
      <w:r>
        <w:rPr>
          <w:noProof/>
          <w:lang w:eastAsia="cs-CZ"/>
        </w:rPr>
        <w:drawing>
          <wp:inline distT="0" distB="0" distL="0" distR="0" wp14:anchorId="178B7DF5" wp14:editId="5D6BEA68">
            <wp:extent cx="5760720" cy="1445998"/>
            <wp:effectExtent l="0" t="0" r="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4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52" w:rsidRDefault="00D42752" w:rsidP="00D42752">
      <w:r>
        <w:rPr>
          <w:noProof/>
          <w:lang w:eastAsia="cs-CZ"/>
        </w:rPr>
        <w:drawing>
          <wp:inline distT="0" distB="0" distL="0" distR="0" wp14:anchorId="100C7FC9" wp14:editId="4A8EF9FE">
            <wp:extent cx="5760720" cy="1423338"/>
            <wp:effectExtent l="0" t="0" r="0" b="571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23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52" w:rsidRDefault="00D42752" w:rsidP="00D42752">
      <w:r>
        <w:rPr>
          <w:noProof/>
          <w:lang w:eastAsia="cs-CZ"/>
        </w:rPr>
        <w:drawing>
          <wp:inline distT="0" distB="0" distL="0" distR="0" wp14:anchorId="6A19530C" wp14:editId="6893E207">
            <wp:extent cx="5760720" cy="775364"/>
            <wp:effectExtent l="0" t="0" r="0" b="571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52" w:rsidRDefault="00D42752" w:rsidP="00D42752">
      <w:r>
        <w:rPr>
          <w:noProof/>
          <w:lang w:eastAsia="cs-CZ"/>
        </w:rPr>
        <w:drawing>
          <wp:inline distT="0" distB="0" distL="0" distR="0" wp14:anchorId="0C530B40" wp14:editId="68E34E85">
            <wp:extent cx="5760720" cy="776589"/>
            <wp:effectExtent l="0" t="0" r="0" b="508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6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752" w:rsidRDefault="00D42752" w:rsidP="00D42752">
      <w:r>
        <w:rPr>
          <w:noProof/>
          <w:lang w:eastAsia="cs-CZ"/>
        </w:rPr>
        <w:lastRenderedPageBreak/>
        <w:drawing>
          <wp:inline distT="0" distB="0" distL="0" distR="0" wp14:anchorId="73482DF6" wp14:editId="33183AEB">
            <wp:extent cx="5760720" cy="1122011"/>
            <wp:effectExtent l="0" t="0" r="0" b="254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7BB" w:rsidRPr="00D42752" w:rsidRDefault="00D42752" w:rsidP="00BE27BB">
      <w:r>
        <w:rPr>
          <w:noProof/>
          <w:lang w:eastAsia="cs-CZ"/>
        </w:rPr>
        <w:drawing>
          <wp:inline distT="0" distB="0" distL="0" distR="0" wp14:anchorId="43990949" wp14:editId="61060D09">
            <wp:extent cx="5760720" cy="101667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1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27BB" w:rsidRPr="00D42752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35DCF"/>
    <w:rsid w:val="00247D1D"/>
    <w:rsid w:val="00252D2D"/>
    <w:rsid w:val="00281EB3"/>
    <w:rsid w:val="002C0DF3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931A79"/>
    <w:rsid w:val="00943C9B"/>
    <w:rsid w:val="00947E9C"/>
    <w:rsid w:val="009C77DA"/>
    <w:rsid w:val="00B3026D"/>
    <w:rsid w:val="00BB3276"/>
    <w:rsid w:val="00BD446E"/>
    <w:rsid w:val="00BE27BB"/>
    <w:rsid w:val="00CA6778"/>
    <w:rsid w:val="00CA68AF"/>
    <w:rsid w:val="00D42752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3</cp:revision>
  <dcterms:created xsi:type="dcterms:W3CDTF">2013-03-01T09:38:00Z</dcterms:created>
  <dcterms:modified xsi:type="dcterms:W3CDTF">2013-03-01T10:15:00Z</dcterms:modified>
</cp:coreProperties>
</file>