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4E01">
        <w:rPr>
          <w:rFonts w:ascii="Comic Sans MS" w:hAnsi="Comic Sans MS" w:cs="Comic Sans MS"/>
          <w:b/>
          <w:bCs/>
          <w:color w:val="024595"/>
          <w:sz w:val="54"/>
          <w:szCs w:val="54"/>
        </w:rPr>
        <w:t>DNS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BB3276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zadání</w:t>
      </w:r>
    </w:p>
    <w:p w:rsidR="00BB3276" w:rsidRPr="00B06ADF" w:rsidRDefault="005D4579" w:rsidP="00BB3276">
      <w:pPr>
        <w:rPr>
          <w:b/>
          <w:sz w:val="28"/>
          <w:szCs w:val="28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5E4D20" w:rsidRDefault="00284E01" w:rsidP="005E4D20">
      <w:r>
        <w:rPr>
          <w:noProof/>
          <w:lang w:eastAsia="cs-CZ"/>
        </w:rPr>
        <w:lastRenderedPageBreak/>
        <w:drawing>
          <wp:inline distT="0" distB="0" distL="0" distR="0">
            <wp:extent cx="5972810" cy="1271905"/>
            <wp:effectExtent l="0" t="0" r="8890" b="444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27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4E01" w:rsidRDefault="008D6A8C" w:rsidP="005E4D20">
      <w:r>
        <w:rPr>
          <w:noProof/>
          <w:lang w:eastAsia="cs-CZ"/>
        </w:rPr>
        <w:drawing>
          <wp:inline distT="0" distB="0" distL="0" distR="0">
            <wp:extent cx="5972400" cy="1624242"/>
            <wp:effectExtent l="19050" t="0" r="9300" b="0"/>
            <wp:docPr id="1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400" cy="1624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E01" w:rsidRDefault="00284E01" w:rsidP="005E4D20">
      <w:r>
        <w:rPr>
          <w:noProof/>
          <w:lang w:eastAsia="cs-CZ"/>
        </w:rPr>
        <w:drawing>
          <wp:inline distT="0" distB="0" distL="0" distR="0">
            <wp:extent cx="5972810" cy="1770380"/>
            <wp:effectExtent l="0" t="0" r="8890" b="127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770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4E01" w:rsidRDefault="00284E01" w:rsidP="005E4D20">
      <w:r>
        <w:rPr>
          <w:noProof/>
          <w:lang w:eastAsia="cs-CZ"/>
        </w:rPr>
        <w:drawing>
          <wp:inline distT="0" distB="0" distL="0" distR="0">
            <wp:extent cx="5972810" cy="1755775"/>
            <wp:effectExtent l="0" t="0" r="889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75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4E01" w:rsidRDefault="00284E01" w:rsidP="005E4D20"/>
    <w:p w:rsidR="00284E01" w:rsidRDefault="00284E01" w:rsidP="005E4D20"/>
    <w:p w:rsidR="00284E01" w:rsidRDefault="00284E01" w:rsidP="005E4D20"/>
    <w:p w:rsidR="00284E01" w:rsidRDefault="00284E01" w:rsidP="005E4D20"/>
    <w:p w:rsidR="00284E01" w:rsidRDefault="000B099E" w:rsidP="005E4D20">
      <w:r>
        <w:rPr>
          <w:noProof/>
          <w:lang w:eastAsia="cs-CZ"/>
        </w:rPr>
        <w:lastRenderedPageBreak/>
        <w:drawing>
          <wp:inline distT="0" distB="0" distL="0" distR="0">
            <wp:extent cx="5972810" cy="1750695"/>
            <wp:effectExtent l="0" t="0" r="8890" b="1905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75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099E" w:rsidRDefault="000B099E" w:rsidP="005E4D20">
      <w:r>
        <w:rPr>
          <w:noProof/>
          <w:lang w:eastAsia="cs-CZ"/>
        </w:rPr>
        <w:drawing>
          <wp:inline distT="0" distB="0" distL="0" distR="0">
            <wp:extent cx="5972810" cy="1876425"/>
            <wp:effectExtent l="0" t="0" r="8890" b="9525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099E" w:rsidRDefault="000B099E" w:rsidP="005E4D20">
      <w:r>
        <w:rPr>
          <w:noProof/>
          <w:lang w:eastAsia="cs-CZ"/>
        </w:rPr>
        <w:drawing>
          <wp:inline distT="0" distB="0" distL="0" distR="0">
            <wp:extent cx="5972810" cy="1538605"/>
            <wp:effectExtent l="0" t="0" r="8890" b="4445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538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099E" w:rsidRDefault="000B099E" w:rsidP="005E4D20">
      <w:r>
        <w:rPr>
          <w:noProof/>
          <w:lang w:eastAsia="cs-CZ"/>
        </w:rPr>
        <w:drawing>
          <wp:inline distT="0" distB="0" distL="0" distR="0">
            <wp:extent cx="5972810" cy="1082675"/>
            <wp:effectExtent l="0" t="0" r="8890" b="3175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08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5230" w:rsidRDefault="00C95230" w:rsidP="005E4D20">
      <w:r>
        <w:rPr>
          <w:noProof/>
          <w:lang w:eastAsia="cs-CZ"/>
        </w:rPr>
        <w:lastRenderedPageBreak/>
        <w:drawing>
          <wp:inline distT="0" distB="0" distL="0" distR="0">
            <wp:extent cx="5972810" cy="1297940"/>
            <wp:effectExtent l="0" t="0" r="8890" b="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297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5230" w:rsidRDefault="00C95230" w:rsidP="005E4D20">
      <w:r>
        <w:rPr>
          <w:noProof/>
          <w:lang w:eastAsia="cs-CZ"/>
        </w:rPr>
        <w:drawing>
          <wp:inline distT="0" distB="0" distL="0" distR="0">
            <wp:extent cx="5972810" cy="1084580"/>
            <wp:effectExtent l="0" t="0" r="8890" b="1270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084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5230" w:rsidRPr="00BB3276" w:rsidRDefault="00C95230" w:rsidP="005E4D20">
      <w:bookmarkStart w:id="0" w:name="_GoBack"/>
      <w:bookmarkEnd w:id="0"/>
    </w:p>
    <w:sectPr w:rsidR="00C95230" w:rsidRPr="00BB3276" w:rsidSect="00084AD2">
      <w:footerReference w:type="default" r:id="rId17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A79" w:rsidRDefault="00931A79" w:rsidP="00CA6778">
      <w:pPr>
        <w:spacing w:before="0" w:after="0"/>
      </w:pPr>
      <w:r>
        <w:separator/>
      </w:r>
    </w:p>
  </w:endnote>
  <w:endnote w:type="continuationSeparator" w:id="0">
    <w:p w:rsidR="00931A79" w:rsidRDefault="00931A7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A79" w:rsidRDefault="00931A79" w:rsidP="00CA6778">
      <w:pPr>
        <w:spacing w:before="0" w:after="0"/>
      </w:pPr>
      <w:r>
        <w:separator/>
      </w:r>
    </w:p>
  </w:footnote>
  <w:footnote w:type="continuationSeparator" w:id="0">
    <w:p w:rsidR="00931A79" w:rsidRDefault="00931A79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rsids>
    <w:rsidRoot w:val="00931A79"/>
    <w:rsid w:val="00012E02"/>
    <w:rsid w:val="00025644"/>
    <w:rsid w:val="00084AD2"/>
    <w:rsid w:val="00092A68"/>
    <w:rsid w:val="000B099E"/>
    <w:rsid w:val="000D7BC1"/>
    <w:rsid w:val="0015164B"/>
    <w:rsid w:val="0017080B"/>
    <w:rsid w:val="001A5DE6"/>
    <w:rsid w:val="002160D4"/>
    <w:rsid w:val="00235DCF"/>
    <w:rsid w:val="00247D1D"/>
    <w:rsid w:val="00252D2D"/>
    <w:rsid w:val="00281EB3"/>
    <w:rsid w:val="00284E01"/>
    <w:rsid w:val="002C0DF3"/>
    <w:rsid w:val="002C57EE"/>
    <w:rsid w:val="002C74FA"/>
    <w:rsid w:val="002F0B1E"/>
    <w:rsid w:val="00375125"/>
    <w:rsid w:val="00387A6C"/>
    <w:rsid w:val="003C040B"/>
    <w:rsid w:val="003D1D48"/>
    <w:rsid w:val="003D5F92"/>
    <w:rsid w:val="00441154"/>
    <w:rsid w:val="004513CC"/>
    <w:rsid w:val="004B0AD8"/>
    <w:rsid w:val="005171D7"/>
    <w:rsid w:val="00583C4A"/>
    <w:rsid w:val="005C4217"/>
    <w:rsid w:val="005D4579"/>
    <w:rsid w:val="005E4D20"/>
    <w:rsid w:val="006347FB"/>
    <w:rsid w:val="006515B1"/>
    <w:rsid w:val="006516F6"/>
    <w:rsid w:val="00662AE5"/>
    <w:rsid w:val="00666590"/>
    <w:rsid w:val="00684206"/>
    <w:rsid w:val="006922E4"/>
    <w:rsid w:val="007269D6"/>
    <w:rsid w:val="008D6A8C"/>
    <w:rsid w:val="008F1287"/>
    <w:rsid w:val="009003E4"/>
    <w:rsid w:val="00931A79"/>
    <w:rsid w:val="00947E9C"/>
    <w:rsid w:val="009C55D5"/>
    <w:rsid w:val="009C77DA"/>
    <w:rsid w:val="00B3026D"/>
    <w:rsid w:val="00B40B53"/>
    <w:rsid w:val="00BB3276"/>
    <w:rsid w:val="00BD446E"/>
    <w:rsid w:val="00C95230"/>
    <w:rsid w:val="00CA6778"/>
    <w:rsid w:val="00CA68AF"/>
    <w:rsid w:val="00D01F8E"/>
    <w:rsid w:val="00D71000"/>
    <w:rsid w:val="00E54708"/>
    <w:rsid w:val="00F23263"/>
    <w:rsid w:val="00F96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5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10</TotalTime>
  <Pages>4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Spravce</cp:lastModifiedBy>
  <cp:revision>6</cp:revision>
  <dcterms:created xsi:type="dcterms:W3CDTF">2013-05-27T12:37:00Z</dcterms:created>
  <dcterms:modified xsi:type="dcterms:W3CDTF">2013-05-28T07:08:00Z</dcterms:modified>
</cp:coreProperties>
</file>