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5C1D1F6B" wp14:editId="644B2422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45DE">
        <w:rPr>
          <w:rFonts w:ascii="Comic Sans MS" w:hAnsi="Comic Sans MS" w:cs="Comic Sans MS"/>
          <w:b/>
          <w:bCs/>
          <w:color w:val="024595"/>
          <w:sz w:val="54"/>
          <w:szCs w:val="54"/>
        </w:rPr>
        <w:t>E-mail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E4D20" w:rsidRDefault="003645DE" w:rsidP="005E4D20">
      <w:r>
        <w:rPr>
          <w:noProof/>
          <w:lang w:eastAsia="cs-CZ"/>
        </w:rPr>
        <w:lastRenderedPageBreak/>
        <w:drawing>
          <wp:inline distT="0" distB="0" distL="0" distR="0" wp14:anchorId="42FFA245" wp14:editId="72A7EAE9">
            <wp:extent cx="5972810" cy="1264920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6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5DE" w:rsidRDefault="003645DE" w:rsidP="005E4D20">
      <w:r>
        <w:rPr>
          <w:noProof/>
          <w:lang w:eastAsia="cs-CZ"/>
        </w:rPr>
        <w:drawing>
          <wp:inline distT="0" distB="0" distL="0" distR="0" wp14:anchorId="3B12BB40" wp14:editId="1F1A1395">
            <wp:extent cx="5972810" cy="1887855"/>
            <wp:effectExtent l="0" t="0" r="889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88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5DE" w:rsidRDefault="003645DE" w:rsidP="005E4D20">
      <w:r>
        <w:rPr>
          <w:noProof/>
          <w:lang w:eastAsia="cs-CZ"/>
        </w:rPr>
        <w:drawing>
          <wp:inline distT="0" distB="0" distL="0" distR="0" wp14:anchorId="1357CC1D" wp14:editId="50BA81EE">
            <wp:extent cx="5972810" cy="1776095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7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5DE" w:rsidRDefault="003645DE" w:rsidP="005E4D20">
      <w:r>
        <w:rPr>
          <w:noProof/>
          <w:lang w:eastAsia="cs-CZ"/>
        </w:rPr>
        <w:drawing>
          <wp:inline distT="0" distB="0" distL="0" distR="0" wp14:anchorId="18DF93D2" wp14:editId="04BD1D41">
            <wp:extent cx="5972810" cy="1296035"/>
            <wp:effectExtent l="0" t="0" r="889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5DE" w:rsidRDefault="003645DE" w:rsidP="005E4D20">
      <w:r>
        <w:rPr>
          <w:noProof/>
          <w:lang w:eastAsia="cs-CZ"/>
        </w:rPr>
        <w:drawing>
          <wp:inline distT="0" distB="0" distL="0" distR="0" wp14:anchorId="067D5ADD" wp14:editId="6752AD7B">
            <wp:extent cx="5972810" cy="1237615"/>
            <wp:effectExtent l="0" t="0" r="8890" b="63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3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5DE" w:rsidRDefault="003645DE" w:rsidP="005E4D20">
      <w:r>
        <w:rPr>
          <w:noProof/>
          <w:lang w:eastAsia="cs-CZ"/>
        </w:rPr>
        <w:drawing>
          <wp:inline distT="0" distB="0" distL="0" distR="0" wp14:anchorId="4AE0651E" wp14:editId="70EF2087">
            <wp:extent cx="5972810" cy="1218565"/>
            <wp:effectExtent l="0" t="0" r="8890" b="63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1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5DE" w:rsidRDefault="003645DE" w:rsidP="005E4D20">
      <w:r>
        <w:rPr>
          <w:noProof/>
          <w:lang w:eastAsia="cs-CZ"/>
        </w:rPr>
        <w:drawing>
          <wp:inline distT="0" distB="0" distL="0" distR="0" wp14:anchorId="6B4FA5AF" wp14:editId="1C4E95AA">
            <wp:extent cx="5972810" cy="1072515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7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7E" w:rsidRDefault="00AA547E" w:rsidP="005E4D20">
      <w:r>
        <w:rPr>
          <w:noProof/>
          <w:lang w:eastAsia="cs-CZ"/>
        </w:rPr>
        <w:drawing>
          <wp:inline distT="0" distB="0" distL="0" distR="0" wp14:anchorId="049B31CB" wp14:editId="685B55F5">
            <wp:extent cx="5972810" cy="1218565"/>
            <wp:effectExtent l="0" t="0" r="8890" b="635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1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7E" w:rsidRDefault="00AA547E" w:rsidP="005E4D20">
      <w:r>
        <w:rPr>
          <w:noProof/>
          <w:lang w:eastAsia="cs-CZ"/>
        </w:rPr>
        <w:drawing>
          <wp:inline distT="0" distB="0" distL="0" distR="0" wp14:anchorId="19D0333D" wp14:editId="56733D82">
            <wp:extent cx="5972810" cy="1072515"/>
            <wp:effectExtent l="0" t="0" r="889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7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7E" w:rsidRPr="00BB3276" w:rsidRDefault="00AA547E" w:rsidP="005E4D20">
      <w:r>
        <w:rPr>
          <w:noProof/>
          <w:lang w:eastAsia="cs-CZ"/>
        </w:rPr>
        <w:drawing>
          <wp:inline distT="0" distB="0" distL="0" distR="0" wp14:anchorId="31FD2B5A" wp14:editId="59C668FC">
            <wp:extent cx="5972810" cy="1075690"/>
            <wp:effectExtent l="0" t="0" r="889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7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A547E" w:rsidRPr="00BB3276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12E02"/>
    <w:rsid w:val="00025644"/>
    <w:rsid w:val="00084AD2"/>
    <w:rsid w:val="00092A68"/>
    <w:rsid w:val="000D7BC1"/>
    <w:rsid w:val="0015164B"/>
    <w:rsid w:val="0017080B"/>
    <w:rsid w:val="001A5DE6"/>
    <w:rsid w:val="002160D4"/>
    <w:rsid w:val="00235DCF"/>
    <w:rsid w:val="00247D1D"/>
    <w:rsid w:val="00252D2D"/>
    <w:rsid w:val="00281EB3"/>
    <w:rsid w:val="002C0DF3"/>
    <w:rsid w:val="002C57EE"/>
    <w:rsid w:val="002C74FA"/>
    <w:rsid w:val="002F0B1E"/>
    <w:rsid w:val="003645DE"/>
    <w:rsid w:val="00375125"/>
    <w:rsid w:val="00387A6C"/>
    <w:rsid w:val="003C040B"/>
    <w:rsid w:val="003D1D48"/>
    <w:rsid w:val="003D5F92"/>
    <w:rsid w:val="00441154"/>
    <w:rsid w:val="004513CC"/>
    <w:rsid w:val="004B0AD8"/>
    <w:rsid w:val="005171D7"/>
    <w:rsid w:val="00583C4A"/>
    <w:rsid w:val="005C4217"/>
    <w:rsid w:val="005D4579"/>
    <w:rsid w:val="005E4D20"/>
    <w:rsid w:val="006347FB"/>
    <w:rsid w:val="006515B1"/>
    <w:rsid w:val="006516F6"/>
    <w:rsid w:val="00662AE5"/>
    <w:rsid w:val="00666590"/>
    <w:rsid w:val="00684206"/>
    <w:rsid w:val="006922E4"/>
    <w:rsid w:val="007269D6"/>
    <w:rsid w:val="008F1287"/>
    <w:rsid w:val="009003E4"/>
    <w:rsid w:val="00931A79"/>
    <w:rsid w:val="00947E9C"/>
    <w:rsid w:val="009C55D5"/>
    <w:rsid w:val="009C77DA"/>
    <w:rsid w:val="00AA547E"/>
    <w:rsid w:val="00B3026D"/>
    <w:rsid w:val="00B40B53"/>
    <w:rsid w:val="00BB3276"/>
    <w:rsid w:val="00BD446E"/>
    <w:rsid w:val="00CA6778"/>
    <w:rsid w:val="00CA68AF"/>
    <w:rsid w:val="00D71000"/>
    <w:rsid w:val="00E54708"/>
    <w:rsid w:val="00F23263"/>
    <w:rsid w:val="00F9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15</TotalTime>
  <Pages>3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3</cp:revision>
  <dcterms:created xsi:type="dcterms:W3CDTF">2013-05-27T12:36:00Z</dcterms:created>
  <dcterms:modified xsi:type="dcterms:W3CDTF">2013-05-27T12:51:00Z</dcterms:modified>
</cp:coreProperties>
</file>