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 wp14:anchorId="7F55CE34" wp14:editId="19D4AC8F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3CDA" w:rsidRPr="00243CD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IP adresa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</w:t>
      </w:r>
      <w:r w:rsidR="00D87DA8">
        <w:rPr>
          <w:rFonts w:ascii="Comic Sans MS" w:hAnsi="Comic Sans MS" w:cs="Comic Sans MS"/>
          <w:b/>
          <w:bCs/>
          <w:color w:val="024595"/>
          <w:sz w:val="54"/>
          <w:szCs w:val="54"/>
        </w:rPr>
        <w:t>řešení</w:t>
      </w:r>
    </w:p>
    <w:p w:rsidR="00D87DA8" w:rsidRDefault="005D4579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206EC8" w:rsidRDefault="00B82B93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36BADA7E" wp14:editId="7BF951CF">
            <wp:extent cx="5972810" cy="1535430"/>
            <wp:effectExtent l="0" t="0" r="8890" b="762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53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B93" w:rsidRDefault="00B82B93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24FC8E7" wp14:editId="1DC4636B">
            <wp:extent cx="5972810" cy="1338580"/>
            <wp:effectExtent l="0" t="0" r="889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3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B93" w:rsidRDefault="00B82B93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FFA3CA6" wp14:editId="0F739896">
            <wp:extent cx="5972810" cy="1358265"/>
            <wp:effectExtent l="0" t="0" r="889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58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B93" w:rsidRDefault="00B82B93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6608597B" wp14:editId="487D233B">
            <wp:extent cx="5972810" cy="1353820"/>
            <wp:effectExtent l="0" t="0" r="889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353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B93" w:rsidRDefault="001C7633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14D233F3" wp14:editId="5A53DAF4">
            <wp:extent cx="5972810" cy="1195705"/>
            <wp:effectExtent l="0" t="0" r="8890" b="4445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9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7633" w:rsidRDefault="001C7633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4ABEB1EF" wp14:editId="224ADBBC">
            <wp:extent cx="5972810" cy="504825"/>
            <wp:effectExtent l="0" t="0" r="8890" b="9525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455" w:rsidRDefault="00162455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lastRenderedPageBreak/>
        <w:drawing>
          <wp:inline distT="0" distB="0" distL="0" distR="0" wp14:anchorId="7F9C9406" wp14:editId="22843398">
            <wp:extent cx="5972810" cy="502920"/>
            <wp:effectExtent l="0" t="0" r="8890" b="0"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2455" w:rsidRPr="007041EE" w:rsidRDefault="00162455" w:rsidP="00E12886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noProof/>
          <w:lang w:eastAsia="cs-CZ"/>
        </w:rPr>
        <w:drawing>
          <wp:inline distT="0" distB="0" distL="0" distR="0" wp14:anchorId="0AF01383" wp14:editId="210038CC">
            <wp:extent cx="5972810" cy="537845"/>
            <wp:effectExtent l="0" t="0" r="889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3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62455" w:rsidRPr="007041EE" w:rsidSect="00084AD2">
      <w:footerReference w:type="default" r:id="rId16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0C7" w:rsidRDefault="005F30C7" w:rsidP="00CA6778">
      <w:pPr>
        <w:spacing w:before="0" w:after="0"/>
      </w:pPr>
      <w:r>
        <w:separator/>
      </w:r>
    </w:p>
  </w:endnote>
  <w:endnote w:type="continuationSeparator" w:id="0">
    <w:p w:rsidR="005F30C7" w:rsidRDefault="005F30C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0C7" w:rsidRDefault="005F30C7" w:rsidP="00CA6778">
      <w:pPr>
        <w:spacing w:before="0" w:after="0"/>
      </w:pPr>
      <w:r>
        <w:separator/>
      </w:r>
    </w:p>
  </w:footnote>
  <w:footnote w:type="continuationSeparator" w:id="0">
    <w:p w:rsidR="005F30C7" w:rsidRDefault="005F30C7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25644"/>
    <w:rsid w:val="00084AD2"/>
    <w:rsid w:val="000A7614"/>
    <w:rsid w:val="000F2237"/>
    <w:rsid w:val="0015164B"/>
    <w:rsid w:val="00162455"/>
    <w:rsid w:val="0017080B"/>
    <w:rsid w:val="001709A2"/>
    <w:rsid w:val="001A274C"/>
    <w:rsid w:val="001C12F1"/>
    <w:rsid w:val="001C7633"/>
    <w:rsid w:val="00206EC8"/>
    <w:rsid w:val="00214161"/>
    <w:rsid w:val="00235DCF"/>
    <w:rsid w:val="00243CDA"/>
    <w:rsid w:val="00247D1D"/>
    <w:rsid w:val="00252D2D"/>
    <w:rsid w:val="00281EB3"/>
    <w:rsid w:val="002C0DF3"/>
    <w:rsid w:val="00312AA9"/>
    <w:rsid w:val="003220EA"/>
    <w:rsid w:val="00375125"/>
    <w:rsid w:val="003C040B"/>
    <w:rsid w:val="003C6931"/>
    <w:rsid w:val="003D1D48"/>
    <w:rsid w:val="00436B35"/>
    <w:rsid w:val="00441154"/>
    <w:rsid w:val="004513CC"/>
    <w:rsid w:val="00485CD9"/>
    <w:rsid w:val="004B0AD8"/>
    <w:rsid w:val="004D2E8A"/>
    <w:rsid w:val="00540DE7"/>
    <w:rsid w:val="005D4579"/>
    <w:rsid w:val="005E4D20"/>
    <w:rsid w:val="005F30C7"/>
    <w:rsid w:val="006111DA"/>
    <w:rsid w:val="006347FB"/>
    <w:rsid w:val="006515B1"/>
    <w:rsid w:val="006516F6"/>
    <w:rsid w:val="00666590"/>
    <w:rsid w:val="00684206"/>
    <w:rsid w:val="006A2E8F"/>
    <w:rsid w:val="006C1058"/>
    <w:rsid w:val="006C30FA"/>
    <w:rsid w:val="006F4014"/>
    <w:rsid w:val="007041EE"/>
    <w:rsid w:val="0072333D"/>
    <w:rsid w:val="007269D6"/>
    <w:rsid w:val="00730E08"/>
    <w:rsid w:val="007B2292"/>
    <w:rsid w:val="008E59FB"/>
    <w:rsid w:val="008F5BE2"/>
    <w:rsid w:val="008F6936"/>
    <w:rsid w:val="00910AE5"/>
    <w:rsid w:val="00931A79"/>
    <w:rsid w:val="00943ADF"/>
    <w:rsid w:val="00947A96"/>
    <w:rsid w:val="00947E9C"/>
    <w:rsid w:val="009A1192"/>
    <w:rsid w:val="009C77DA"/>
    <w:rsid w:val="009D38BE"/>
    <w:rsid w:val="00B3026D"/>
    <w:rsid w:val="00B679B7"/>
    <w:rsid w:val="00B71912"/>
    <w:rsid w:val="00B82B93"/>
    <w:rsid w:val="00B8408B"/>
    <w:rsid w:val="00BB2520"/>
    <w:rsid w:val="00BD446E"/>
    <w:rsid w:val="00CA6778"/>
    <w:rsid w:val="00CA68AF"/>
    <w:rsid w:val="00CD5D17"/>
    <w:rsid w:val="00D14574"/>
    <w:rsid w:val="00D671B3"/>
    <w:rsid w:val="00D87DA8"/>
    <w:rsid w:val="00DC240C"/>
    <w:rsid w:val="00DF1F5A"/>
    <w:rsid w:val="00E0553F"/>
    <w:rsid w:val="00E069E7"/>
    <w:rsid w:val="00E11CFC"/>
    <w:rsid w:val="00E12886"/>
    <w:rsid w:val="00F23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53</TotalTime>
  <Pages>3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5</cp:revision>
  <dcterms:created xsi:type="dcterms:W3CDTF">2014-02-07T06:58:00Z</dcterms:created>
  <dcterms:modified xsi:type="dcterms:W3CDTF">2014-02-07T12:34:00Z</dcterms:modified>
</cp:coreProperties>
</file>