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49DE2F1F" wp14:editId="6BC28A75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5E11" w:rsidRPr="00755E1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IP adresa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>ní</w:t>
      </w:r>
    </w:p>
    <w:p w:rsidR="009E0F4B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23E53" w:rsidRDefault="00F73B19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3AD19952" wp14:editId="7651F538">
            <wp:extent cx="5975498" cy="1467293"/>
            <wp:effectExtent l="0" t="0" r="635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466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B19" w:rsidRDefault="00F73B19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425FDD2" wp14:editId="74E72F5B">
            <wp:extent cx="5972810" cy="1351915"/>
            <wp:effectExtent l="0" t="0" r="8890" b="63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5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B19" w:rsidRDefault="00F73B19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34054A2" wp14:editId="7658387E">
            <wp:extent cx="5972810" cy="1388745"/>
            <wp:effectExtent l="0" t="0" r="8890" b="190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88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B19" w:rsidRDefault="00F73B19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5223702" wp14:editId="14DE7B9D">
            <wp:extent cx="5972810" cy="1373505"/>
            <wp:effectExtent l="0" t="0" r="889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7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7907" w:rsidRDefault="001B790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FEBAE6D" wp14:editId="3A999074">
            <wp:extent cx="5972810" cy="1202690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0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7907" w:rsidRDefault="001B7907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374246F" wp14:editId="5E31421C">
            <wp:extent cx="5972810" cy="502920"/>
            <wp:effectExtent l="0" t="0" r="889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428" w:rsidRDefault="00391428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2F50E9D8" wp14:editId="21E95C07">
            <wp:extent cx="5972810" cy="499745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428" w:rsidRPr="008F1323" w:rsidRDefault="00391428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FCB2878" wp14:editId="59863492">
            <wp:extent cx="5972810" cy="508000"/>
            <wp:effectExtent l="0" t="0" r="8890" b="635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91428" w:rsidRPr="008F1323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5D4" w:rsidRDefault="00C065D4" w:rsidP="00CA6778">
      <w:pPr>
        <w:spacing w:before="0" w:after="0"/>
      </w:pPr>
      <w:r>
        <w:separator/>
      </w:r>
    </w:p>
  </w:endnote>
  <w:endnote w:type="continuationSeparator" w:id="0">
    <w:p w:rsidR="00C065D4" w:rsidRDefault="00C065D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5D4" w:rsidRDefault="00C065D4" w:rsidP="00CA6778">
      <w:pPr>
        <w:spacing w:before="0" w:after="0"/>
      </w:pPr>
      <w:r>
        <w:separator/>
      </w:r>
    </w:p>
  </w:footnote>
  <w:footnote w:type="continuationSeparator" w:id="0">
    <w:p w:rsidR="00C065D4" w:rsidRDefault="00C065D4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0F2237"/>
    <w:rsid w:val="0015164B"/>
    <w:rsid w:val="0017080B"/>
    <w:rsid w:val="001709A2"/>
    <w:rsid w:val="001771EE"/>
    <w:rsid w:val="001B7907"/>
    <w:rsid w:val="001C12F1"/>
    <w:rsid w:val="001F5DCD"/>
    <w:rsid w:val="00200F48"/>
    <w:rsid w:val="00214161"/>
    <w:rsid w:val="00235DCF"/>
    <w:rsid w:val="00247D1D"/>
    <w:rsid w:val="00252D2D"/>
    <w:rsid w:val="00281EB3"/>
    <w:rsid w:val="002C0DF3"/>
    <w:rsid w:val="00312AA9"/>
    <w:rsid w:val="003442FB"/>
    <w:rsid w:val="00351688"/>
    <w:rsid w:val="00375125"/>
    <w:rsid w:val="00391428"/>
    <w:rsid w:val="003C040B"/>
    <w:rsid w:val="003C6931"/>
    <w:rsid w:val="003D1D48"/>
    <w:rsid w:val="00406912"/>
    <w:rsid w:val="00436B35"/>
    <w:rsid w:val="00441154"/>
    <w:rsid w:val="004513CC"/>
    <w:rsid w:val="00485CD9"/>
    <w:rsid w:val="004B0AD8"/>
    <w:rsid w:val="00520529"/>
    <w:rsid w:val="005D4579"/>
    <w:rsid w:val="005E4D20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16E23"/>
    <w:rsid w:val="0072333D"/>
    <w:rsid w:val="007269D6"/>
    <w:rsid w:val="00755E11"/>
    <w:rsid w:val="00792A71"/>
    <w:rsid w:val="007B2292"/>
    <w:rsid w:val="008A0158"/>
    <w:rsid w:val="008F1323"/>
    <w:rsid w:val="008F6936"/>
    <w:rsid w:val="00931A79"/>
    <w:rsid w:val="00943ADF"/>
    <w:rsid w:val="00947A96"/>
    <w:rsid w:val="00947E9C"/>
    <w:rsid w:val="0096432E"/>
    <w:rsid w:val="009A1192"/>
    <w:rsid w:val="009C77DA"/>
    <w:rsid w:val="009D0617"/>
    <w:rsid w:val="009D38BE"/>
    <w:rsid w:val="009E0F4B"/>
    <w:rsid w:val="00A63D73"/>
    <w:rsid w:val="00AD3106"/>
    <w:rsid w:val="00B23F80"/>
    <w:rsid w:val="00B3026D"/>
    <w:rsid w:val="00B679B7"/>
    <w:rsid w:val="00B8408B"/>
    <w:rsid w:val="00BB2520"/>
    <w:rsid w:val="00BD446E"/>
    <w:rsid w:val="00C065D4"/>
    <w:rsid w:val="00C23E53"/>
    <w:rsid w:val="00CA175C"/>
    <w:rsid w:val="00CA6778"/>
    <w:rsid w:val="00CA68AF"/>
    <w:rsid w:val="00D65E18"/>
    <w:rsid w:val="00D879C2"/>
    <w:rsid w:val="00E0553F"/>
    <w:rsid w:val="00E069E7"/>
    <w:rsid w:val="00E11CFC"/>
    <w:rsid w:val="00E2149E"/>
    <w:rsid w:val="00E81B49"/>
    <w:rsid w:val="00F23263"/>
    <w:rsid w:val="00F4503D"/>
    <w:rsid w:val="00F7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61</TotalTime>
  <Pages>3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6</cp:revision>
  <dcterms:created xsi:type="dcterms:W3CDTF">2014-02-07T06:38:00Z</dcterms:created>
  <dcterms:modified xsi:type="dcterms:W3CDTF">2014-02-07T12:34:00Z</dcterms:modified>
</cp:coreProperties>
</file>