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t>Počítačová síť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5E4D20" w:rsidRPr="0099218A" w:rsidRDefault="005D4579" w:rsidP="005E4D20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bookmarkStart w:id="0" w:name="_GoBack"/>
      <w:bookmarkEnd w:id="0"/>
    </w:p>
    <w:p w:rsidR="005E4D20" w:rsidRDefault="005E4D20" w:rsidP="005E4D20">
      <w:r>
        <w:rPr>
          <w:noProof/>
          <w:lang w:eastAsia="cs-CZ"/>
        </w:rPr>
        <w:lastRenderedPageBreak/>
        <w:drawing>
          <wp:inline distT="0" distB="0" distL="0" distR="0" wp14:anchorId="12AAADA3" wp14:editId="38D3FF16">
            <wp:extent cx="5759450" cy="172307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72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D20" w:rsidRDefault="005E4D20" w:rsidP="005E4D20">
      <w:r>
        <w:rPr>
          <w:noProof/>
          <w:lang w:eastAsia="cs-CZ"/>
        </w:rPr>
        <w:drawing>
          <wp:inline distT="0" distB="0" distL="0" distR="0" wp14:anchorId="37EDC3A9" wp14:editId="37780DFA">
            <wp:extent cx="5759450" cy="1713555"/>
            <wp:effectExtent l="0" t="0" r="0" b="127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71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D20" w:rsidRDefault="005E4D20" w:rsidP="005E4D20">
      <w:r>
        <w:rPr>
          <w:noProof/>
          <w:lang w:eastAsia="cs-CZ"/>
        </w:rPr>
        <w:drawing>
          <wp:inline distT="0" distB="0" distL="0" distR="0" wp14:anchorId="13BCF2A9" wp14:editId="52B5F1C5">
            <wp:extent cx="5759450" cy="1504121"/>
            <wp:effectExtent l="0" t="0" r="0" b="1270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504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D20" w:rsidRDefault="005E4D20" w:rsidP="005E4D20">
      <w:r>
        <w:rPr>
          <w:noProof/>
          <w:lang w:eastAsia="cs-CZ"/>
        </w:rPr>
        <w:drawing>
          <wp:inline distT="0" distB="0" distL="0" distR="0" wp14:anchorId="2908EB22" wp14:editId="563145A7">
            <wp:extent cx="5759450" cy="1523160"/>
            <wp:effectExtent l="0" t="0" r="0" b="1270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52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D20" w:rsidRDefault="005E4D20" w:rsidP="005E4D20">
      <w:r>
        <w:rPr>
          <w:noProof/>
          <w:lang w:eastAsia="cs-CZ"/>
        </w:rPr>
        <w:lastRenderedPageBreak/>
        <w:drawing>
          <wp:inline distT="0" distB="0" distL="0" distR="0" wp14:anchorId="3B49EA64" wp14:editId="1DB1C630">
            <wp:extent cx="5759450" cy="1523160"/>
            <wp:effectExtent l="0" t="0" r="0" b="1270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52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D20" w:rsidRDefault="005E4D20" w:rsidP="005E4D20">
      <w:r>
        <w:rPr>
          <w:noProof/>
          <w:lang w:eastAsia="cs-CZ"/>
        </w:rPr>
        <w:drawing>
          <wp:inline distT="0" distB="0" distL="0" distR="0" wp14:anchorId="480CDA55" wp14:editId="3020BFE1">
            <wp:extent cx="5759450" cy="1494601"/>
            <wp:effectExtent l="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494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D20" w:rsidRDefault="005E4D20" w:rsidP="005E4D20">
      <w:r>
        <w:rPr>
          <w:noProof/>
          <w:lang w:eastAsia="cs-CZ"/>
        </w:rPr>
        <w:drawing>
          <wp:inline distT="0" distB="0" distL="0" distR="0" wp14:anchorId="736DDBC6" wp14:editId="58952E3E">
            <wp:extent cx="5759450" cy="1942029"/>
            <wp:effectExtent l="0" t="0" r="0" b="127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942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D20" w:rsidRDefault="005E4D20" w:rsidP="005E4D20">
      <w:r>
        <w:rPr>
          <w:noProof/>
          <w:lang w:eastAsia="cs-CZ"/>
        </w:rPr>
        <w:drawing>
          <wp:inline distT="0" distB="0" distL="0" distR="0" wp14:anchorId="6E1BEF57" wp14:editId="40B9CF3F">
            <wp:extent cx="5759450" cy="1485081"/>
            <wp:effectExtent l="0" t="0" r="0" b="127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485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D20" w:rsidRDefault="005E4D20" w:rsidP="005E4D20"/>
    <w:p w:rsidR="005E4D20" w:rsidRDefault="005E4D20" w:rsidP="005E4D20">
      <w:r>
        <w:rPr>
          <w:noProof/>
          <w:lang w:eastAsia="cs-CZ"/>
        </w:rPr>
        <w:lastRenderedPageBreak/>
        <w:drawing>
          <wp:inline distT="0" distB="0" distL="0" distR="0" wp14:anchorId="33507A48" wp14:editId="316FE031">
            <wp:extent cx="5759450" cy="1075732"/>
            <wp:effectExtent l="0" t="0" r="0" b="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075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D20" w:rsidRDefault="005E4D20" w:rsidP="005E4D20">
      <w:r>
        <w:rPr>
          <w:noProof/>
          <w:lang w:eastAsia="cs-CZ"/>
        </w:rPr>
        <w:drawing>
          <wp:inline distT="0" distB="0" distL="0" distR="0" wp14:anchorId="2BF88EF2" wp14:editId="799096E7">
            <wp:extent cx="5759450" cy="1056692"/>
            <wp:effectExtent l="0" t="0" r="0" b="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056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D20" w:rsidRDefault="005E4D20" w:rsidP="005E4D20"/>
    <w:p w:rsidR="005D4579" w:rsidRPr="005E4D20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20"/>
          <w:szCs w:val="20"/>
        </w:rPr>
      </w:pPr>
    </w:p>
    <w:sectPr w:rsidR="005D4579" w:rsidRPr="005E4D20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15164B"/>
    <w:rsid w:val="0017080B"/>
    <w:rsid w:val="00235DCF"/>
    <w:rsid w:val="00247D1D"/>
    <w:rsid w:val="00252D2D"/>
    <w:rsid w:val="00281EB3"/>
    <w:rsid w:val="002C0DF3"/>
    <w:rsid w:val="00375125"/>
    <w:rsid w:val="003C040B"/>
    <w:rsid w:val="003D1D48"/>
    <w:rsid w:val="00441154"/>
    <w:rsid w:val="004513CC"/>
    <w:rsid w:val="004B0AD8"/>
    <w:rsid w:val="005D4579"/>
    <w:rsid w:val="005E4D20"/>
    <w:rsid w:val="006347FB"/>
    <w:rsid w:val="006515B1"/>
    <w:rsid w:val="006516F6"/>
    <w:rsid w:val="00666590"/>
    <w:rsid w:val="00684206"/>
    <w:rsid w:val="007269D6"/>
    <w:rsid w:val="00931A79"/>
    <w:rsid w:val="00947E9C"/>
    <w:rsid w:val="009C77DA"/>
    <w:rsid w:val="00B3026D"/>
    <w:rsid w:val="00BD446E"/>
    <w:rsid w:val="00CA6778"/>
    <w:rsid w:val="00CA68AF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</TotalTime>
  <Pages>4</Pages>
  <Words>7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3</cp:revision>
  <dcterms:created xsi:type="dcterms:W3CDTF">2013-03-01T08:47:00Z</dcterms:created>
  <dcterms:modified xsi:type="dcterms:W3CDTF">2013-03-01T08:48:00Z</dcterms:modified>
</cp:coreProperties>
</file>