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t>Počítačová síť</w:t>
      </w:r>
      <w:bookmarkStart w:id="0" w:name="_GoBack"/>
      <w:bookmarkEnd w:id="0"/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B3276" w:rsidRDefault="00BB3276" w:rsidP="00BB3276">
      <w:r>
        <w:rPr>
          <w:noProof/>
          <w:lang w:eastAsia="cs-CZ"/>
        </w:rPr>
        <w:lastRenderedPageBreak/>
        <w:drawing>
          <wp:inline distT="0" distB="0" distL="0" distR="0" wp14:anchorId="7ACE7BA3" wp14:editId="5E6A25DB">
            <wp:extent cx="5760720" cy="1765698"/>
            <wp:effectExtent l="0" t="0" r="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5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293B3653" wp14:editId="5F9FD9FA">
            <wp:extent cx="5760720" cy="1785296"/>
            <wp:effectExtent l="0" t="0" r="0" b="571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8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127A4522" wp14:editId="77BADFBF">
            <wp:extent cx="5760720" cy="155011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57269DA5" wp14:editId="7F7A9522">
            <wp:extent cx="5760720" cy="1512756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1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lastRenderedPageBreak/>
        <w:drawing>
          <wp:inline distT="0" distB="0" distL="0" distR="0" wp14:anchorId="1CB84386" wp14:editId="64031D0E">
            <wp:extent cx="5759450" cy="1541201"/>
            <wp:effectExtent l="0" t="0" r="0" b="190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4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667E96D2" wp14:editId="216CF658">
            <wp:extent cx="5759450" cy="1553447"/>
            <wp:effectExtent l="0" t="0" r="0" b="889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5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6C3351B4" wp14:editId="07D24807">
            <wp:extent cx="5759450" cy="196921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drawing>
          <wp:inline distT="0" distB="0" distL="0" distR="0" wp14:anchorId="2921DBBB" wp14:editId="12F76EB3">
            <wp:extent cx="5759450" cy="1541201"/>
            <wp:effectExtent l="0" t="0" r="0" b="190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4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276" w:rsidRDefault="00BB3276" w:rsidP="00BB3276">
      <w:r>
        <w:rPr>
          <w:noProof/>
          <w:lang w:eastAsia="cs-CZ"/>
        </w:rPr>
        <w:lastRenderedPageBreak/>
        <w:drawing>
          <wp:inline distT="0" distB="0" distL="0" distR="0" wp14:anchorId="395E93BB" wp14:editId="7C564A71">
            <wp:extent cx="5759450" cy="1110742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11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Pr="00BB3276" w:rsidRDefault="00BB3276" w:rsidP="005E4D20">
      <w:r>
        <w:rPr>
          <w:noProof/>
          <w:lang w:eastAsia="cs-CZ"/>
        </w:rPr>
        <w:drawing>
          <wp:inline distT="0" distB="0" distL="0" distR="0" wp14:anchorId="1572C544" wp14:editId="6F06910D">
            <wp:extent cx="5759450" cy="1092373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9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2</cp:revision>
  <dcterms:created xsi:type="dcterms:W3CDTF">2013-03-01T08:50:00Z</dcterms:created>
  <dcterms:modified xsi:type="dcterms:W3CDTF">2013-03-01T08:50:00Z</dcterms:modified>
</cp:coreProperties>
</file>