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BAF" w:rsidRPr="00AF1BA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Serverové operační systémy </w:t>
      </w:r>
      <w:r w:rsidR="0029586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AF1BAF" w:rsidRPr="00AF1BA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 služby</w:t>
      </w:r>
      <w:bookmarkStart w:id="0" w:name="_GoBack"/>
      <w:bookmarkEnd w:id="0"/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80430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AF1BAF" w:rsidP="0018094A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>
            <wp:extent cx="5972810" cy="95440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BAF" w:rsidRDefault="00AF1BAF" w:rsidP="0018094A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1485265"/>
            <wp:effectExtent l="0" t="0" r="889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8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BAF" w:rsidRDefault="00AF1BAF" w:rsidP="0018094A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148717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BAF" w:rsidRDefault="00AF1BAF" w:rsidP="0018094A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1496060"/>
            <wp:effectExtent l="0" t="0" r="8890" b="889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BAF" w:rsidRDefault="00AF1BAF" w:rsidP="0018094A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147320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BAF" w:rsidRDefault="00AF1BAF" w:rsidP="0018094A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>
            <wp:extent cx="5972810" cy="1459230"/>
            <wp:effectExtent l="0" t="0" r="8890" b="762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5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BAF" w:rsidRDefault="00AF1BAF" w:rsidP="0018094A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719455"/>
            <wp:effectExtent l="0" t="0" r="8890" b="444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BAF" w:rsidRPr="00BB3276" w:rsidRDefault="00AF1BAF" w:rsidP="0018094A">
      <w:pPr>
        <w:spacing w:line="276" w:lineRule="auto"/>
      </w:pPr>
      <w:r>
        <w:rPr>
          <w:noProof/>
          <w:lang w:eastAsia="cs-CZ"/>
        </w:rPr>
        <w:drawing>
          <wp:inline distT="0" distB="0" distL="0" distR="0">
            <wp:extent cx="5972810" cy="78486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1BAF" w:rsidRPr="00BB327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83A" w:rsidRDefault="0013783A" w:rsidP="00CA6778">
      <w:pPr>
        <w:spacing w:before="0" w:after="0"/>
      </w:pPr>
      <w:r>
        <w:separator/>
      </w:r>
    </w:p>
  </w:endnote>
  <w:endnote w:type="continuationSeparator" w:id="0">
    <w:p w:rsidR="0013783A" w:rsidRDefault="0013783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83A" w:rsidRDefault="0013783A" w:rsidP="00CA6778">
      <w:pPr>
        <w:spacing w:before="0" w:after="0"/>
      </w:pPr>
      <w:r>
        <w:separator/>
      </w:r>
    </w:p>
  </w:footnote>
  <w:footnote w:type="continuationSeparator" w:id="0">
    <w:p w:rsidR="0013783A" w:rsidRDefault="0013783A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D7BC1"/>
    <w:rsid w:val="0013783A"/>
    <w:rsid w:val="0015164B"/>
    <w:rsid w:val="0017080B"/>
    <w:rsid w:val="0018094A"/>
    <w:rsid w:val="001A5DE6"/>
    <w:rsid w:val="00235DCF"/>
    <w:rsid w:val="00247D1D"/>
    <w:rsid w:val="00252D2D"/>
    <w:rsid w:val="00281EB3"/>
    <w:rsid w:val="0029586B"/>
    <w:rsid w:val="002C0DF3"/>
    <w:rsid w:val="002C74FA"/>
    <w:rsid w:val="002F0B1E"/>
    <w:rsid w:val="00375125"/>
    <w:rsid w:val="003C040B"/>
    <w:rsid w:val="003D1D48"/>
    <w:rsid w:val="00441154"/>
    <w:rsid w:val="004513CC"/>
    <w:rsid w:val="004B0AD8"/>
    <w:rsid w:val="005171D7"/>
    <w:rsid w:val="005D4579"/>
    <w:rsid w:val="005E4D20"/>
    <w:rsid w:val="006347FB"/>
    <w:rsid w:val="006515B1"/>
    <w:rsid w:val="006516F6"/>
    <w:rsid w:val="00666590"/>
    <w:rsid w:val="00684206"/>
    <w:rsid w:val="007269D6"/>
    <w:rsid w:val="0080430C"/>
    <w:rsid w:val="00931A79"/>
    <w:rsid w:val="00947E9C"/>
    <w:rsid w:val="009C77DA"/>
    <w:rsid w:val="00AB260F"/>
    <w:rsid w:val="00AF1BAF"/>
    <w:rsid w:val="00B3026D"/>
    <w:rsid w:val="00BB3276"/>
    <w:rsid w:val="00BD446E"/>
    <w:rsid w:val="00C87E6C"/>
    <w:rsid w:val="00CA50CE"/>
    <w:rsid w:val="00CA6778"/>
    <w:rsid w:val="00CA68A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29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8</cp:revision>
  <cp:lastPrinted>2014-02-28T20:43:00Z</cp:lastPrinted>
  <dcterms:created xsi:type="dcterms:W3CDTF">2013-05-02T12:46:00Z</dcterms:created>
  <dcterms:modified xsi:type="dcterms:W3CDTF">2014-02-28T20:43:00Z</dcterms:modified>
</cp:coreProperties>
</file>