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4D82" w:rsidRPr="00654D8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Serverové operační systémy </w:t>
      </w:r>
      <w:r w:rsidR="00BF19E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/>
      </w:r>
      <w:r w:rsidR="00654D82" w:rsidRPr="00654D8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a služby</w:t>
      </w:r>
      <w:bookmarkStart w:id="0" w:name="_GoBack"/>
      <w:bookmarkEnd w:id="0"/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B3276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zadání</w:t>
      </w:r>
    </w:p>
    <w:p w:rsidR="00BB3276" w:rsidRPr="00B06ADF" w:rsidRDefault="005D4579" w:rsidP="00BB3276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E4D20" w:rsidRDefault="00654D82" w:rsidP="004402EC">
      <w:pPr>
        <w:spacing w:line="276" w:lineRule="auto"/>
      </w:pPr>
      <w:r>
        <w:rPr>
          <w:noProof/>
          <w:lang w:eastAsia="cs-CZ"/>
        </w:rPr>
        <w:lastRenderedPageBreak/>
        <w:drawing>
          <wp:inline distT="0" distB="0" distL="0" distR="0">
            <wp:extent cx="5972810" cy="984250"/>
            <wp:effectExtent l="0" t="0" r="8890" b="635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98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D82" w:rsidRDefault="00654D82" w:rsidP="004402EC">
      <w:pPr>
        <w:spacing w:line="276" w:lineRule="auto"/>
      </w:pPr>
      <w:r>
        <w:rPr>
          <w:noProof/>
          <w:lang w:eastAsia="cs-CZ"/>
        </w:rPr>
        <w:drawing>
          <wp:inline distT="0" distB="0" distL="0" distR="0">
            <wp:extent cx="5972810" cy="1485265"/>
            <wp:effectExtent l="0" t="0" r="8890" b="63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485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D82" w:rsidRDefault="00654D82" w:rsidP="004402EC">
      <w:pPr>
        <w:spacing w:line="276" w:lineRule="auto"/>
      </w:pPr>
      <w:r>
        <w:rPr>
          <w:noProof/>
          <w:lang w:eastAsia="cs-CZ"/>
        </w:rPr>
        <w:drawing>
          <wp:inline distT="0" distB="0" distL="0" distR="0">
            <wp:extent cx="5972810" cy="1487170"/>
            <wp:effectExtent l="0" t="0" r="889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D82" w:rsidRDefault="00654D82" w:rsidP="004402EC">
      <w:pPr>
        <w:spacing w:line="276" w:lineRule="auto"/>
      </w:pPr>
      <w:r>
        <w:rPr>
          <w:noProof/>
          <w:lang w:eastAsia="cs-CZ"/>
        </w:rPr>
        <w:drawing>
          <wp:inline distT="0" distB="0" distL="0" distR="0">
            <wp:extent cx="5972810" cy="1480820"/>
            <wp:effectExtent l="0" t="0" r="8890" b="508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48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D82" w:rsidRDefault="00654D82" w:rsidP="004402EC">
      <w:pPr>
        <w:spacing w:line="276" w:lineRule="auto"/>
      </w:pPr>
      <w:r>
        <w:rPr>
          <w:noProof/>
          <w:lang w:eastAsia="cs-CZ"/>
        </w:rPr>
        <w:drawing>
          <wp:inline distT="0" distB="0" distL="0" distR="0">
            <wp:extent cx="5972810" cy="1471295"/>
            <wp:effectExtent l="0" t="0" r="889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471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D82" w:rsidRDefault="00654D82" w:rsidP="004402EC">
      <w:pPr>
        <w:spacing w:line="276" w:lineRule="auto"/>
      </w:pPr>
      <w:r>
        <w:rPr>
          <w:noProof/>
          <w:lang w:eastAsia="cs-CZ"/>
        </w:rPr>
        <w:lastRenderedPageBreak/>
        <w:drawing>
          <wp:inline distT="0" distB="0" distL="0" distR="0">
            <wp:extent cx="5972810" cy="1494790"/>
            <wp:effectExtent l="0" t="0" r="889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494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D82" w:rsidRDefault="00654D82" w:rsidP="004402EC">
      <w:pPr>
        <w:spacing w:line="276" w:lineRule="auto"/>
      </w:pPr>
      <w:r>
        <w:rPr>
          <w:noProof/>
          <w:lang w:eastAsia="cs-CZ"/>
        </w:rPr>
        <w:drawing>
          <wp:inline distT="0" distB="0" distL="0" distR="0">
            <wp:extent cx="5972810" cy="731520"/>
            <wp:effectExtent l="0" t="0" r="889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D82" w:rsidRDefault="00654D82" w:rsidP="004402EC">
      <w:pPr>
        <w:spacing w:line="276" w:lineRule="auto"/>
      </w:pPr>
      <w:r>
        <w:rPr>
          <w:noProof/>
          <w:lang w:eastAsia="cs-CZ"/>
        </w:rPr>
        <w:drawing>
          <wp:inline distT="0" distB="0" distL="0" distR="0">
            <wp:extent cx="5972810" cy="818515"/>
            <wp:effectExtent l="0" t="0" r="8890" b="635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818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D82" w:rsidRPr="00BB3276" w:rsidRDefault="00654D82" w:rsidP="004402EC">
      <w:pPr>
        <w:spacing w:line="276" w:lineRule="auto"/>
      </w:pPr>
    </w:p>
    <w:sectPr w:rsidR="00654D82" w:rsidRPr="00BB3276" w:rsidSect="00084AD2">
      <w:footerReference w:type="default" r:id="rId1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147" w:rsidRDefault="00516147" w:rsidP="00CA6778">
      <w:pPr>
        <w:spacing w:before="0" w:after="0"/>
      </w:pPr>
      <w:r>
        <w:separator/>
      </w:r>
    </w:p>
  </w:endnote>
  <w:endnote w:type="continuationSeparator" w:id="0">
    <w:p w:rsidR="00516147" w:rsidRDefault="0051614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147" w:rsidRDefault="00516147" w:rsidP="00CA6778">
      <w:pPr>
        <w:spacing w:before="0" w:after="0"/>
      </w:pPr>
      <w:r>
        <w:separator/>
      </w:r>
    </w:p>
  </w:footnote>
  <w:footnote w:type="continuationSeparator" w:id="0">
    <w:p w:rsidR="00516147" w:rsidRDefault="00516147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25644"/>
    <w:rsid w:val="00084AD2"/>
    <w:rsid w:val="000D7BC1"/>
    <w:rsid w:val="0015164B"/>
    <w:rsid w:val="0017080B"/>
    <w:rsid w:val="001A5DE6"/>
    <w:rsid w:val="00235DCF"/>
    <w:rsid w:val="00247D1D"/>
    <w:rsid w:val="00252D2D"/>
    <w:rsid w:val="00281EB3"/>
    <w:rsid w:val="002C0DF3"/>
    <w:rsid w:val="002C74FA"/>
    <w:rsid w:val="002F0B1E"/>
    <w:rsid w:val="00375125"/>
    <w:rsid w:val="003C040B"/>
    <w:rsid w:val="003D1D48"/>
    <w:rsid w:val="004402EC"/>
    <w:rsid w:val="00441154"/>
    <w:rsid w:val="004513CC"/>
    <w:rsid w:val="004B0AD8"/>
    <w:rsid w:val="00516147"/>
    <w:rsid w:val="005171D7"/>
    <w:rsid w:val="005D4579"/>
    <w:rsid w:val="005E4D20"/>
    <w:rsid w:val="006347FB"/>
    <w:rsid w:val="006515B1"/>
    <w:rsid w:val="006516F6"/>
    <w:rsid w:val="00654D82"/>
    <w:rsid w:val="00666590"/>
    <w:rsid w:val="00684206"/>
    <w:rsid w:val="007269D6"/>
    <w:rsid w:val="00805465"/>
    <w:rsid w:val="00931A79"/>
    <w:rsid w:val="00947E9C"/>
    <w:rsid w:val="009C77DA"/>
    <w:rsid w:val="00B3026D"/>
    <w:rsid w:val="00BB3276"/>
    <w:rsid w:val="00BD446E"/>
    <w:rsid w:val="00BF19E2"/>
    <w:rsid w:val="00CA6778"/>
    <w:rsid w:val="00CA68AF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29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havrdovalucie</cp:lastModifiedBy>
  <cp:revision>9</cp:revision>
  <cp:lastPrinted>2014-02-28T20:42:00Z</cp:lastPrinted>
  <dcterms:created xsi:type="dcterms:W3CDTF">2013-05-02T11:22:00Z</dcterms:created>
  <dcterms:modified xsi:type="dcterms:W3CDTF">2014-02-28T20:42:00Z</dcterms:modified>
</cp:coreProperties>
</file>