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5320601A" wp14:editId="1C13B278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856" w:rsidRPr="00F2385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Služby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  <w:bookmarkStart w:id="0" w:name="_GoBack"/>
      <w:bookmarkEnd w:id="0"/>
    </w:p>
    <w:p w:rsidR="000D0D01" w:rsidRDefault="005D4579" w:rsidP="000D0D01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D0D01" w:rsidRDefault="000D0D01" w:rsidP="000D0D01">
      <w:r>
        <w:rPr>
          <w:noProof/>
          <w:lang w:eastAsia="cs-CZ"/>
        </w:rPr>
        <w:lastRenderedPageBreak/>
        <w:drawing>
          <wp:inline distT="0" distB="0" distL="0" distR="0" wp14:anchorId="5B154F20" wp14:editId="5B896F64">
            <wp:extent cx="5760720" cy="1707515"/>
            <wp:effectExtent l="0" t="0" r="0" b="698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drawing>
          <wp:inline distT="0" distB="0" distL="0" distR="0" wp14:anchorId="42833754" wp14:editId="3EEE6FDA">
            <wp:extent cx="5760720" cy="1498057"/>
            <wp:effectExtent l="0" t="0" r="0" b="698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9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drawing>
          <wp:inline distT="0" distB="0" distL="0" distR="0" wp14:anchorId="5C45CBF8" wp14:editId="7CAED7C2">
            <wp:extent cx="5760720" cy="1464984"/>
            <wp:effectExtent l="0" t="0" r="0" b="190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6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drawing>
          <wp:inline distT="0" distB="0" distL="0" distR="0" wp14:anchorId="5A98388B" wp14:editId="1CBE0B22">
            <wp:extent cx="5760720" cy="1500506"/>
            <wp:effectExtent l="0" t="0" r="0" b="444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00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lastRenderedPageBreak/>
        <w:drawing>
          <wp:inline distT="0" distB="0" distL="0" distR="0" wp14:anchorId="41BDDAA3" wp14:editId="2B797D67">
            <wp:extent cx="5760720" cy="1537866"/>
            <wp:effectExtent l="0" t="0" r="0" b="571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3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drawing>
          <wp:inline distT="0" distB="0" distL="0" distR="0" wp14:anchorId="6ECC9841" wp14:editId="39F9EC86">
            <wp:extent cx="5760720" cy="1900437"/>
            <wp:effectExtent l="0" t="0" r="0" b="508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0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drawing>
          <wp:inline distT="0" distB="0" distL="0" distR="0" wp14:anchorId="43F3B4B6" wp14:editId="77687066">
            <wp:extent cx="5760720" cy="1882676"/>
            <wp:effectExtent l="0" t="0" r="0" b="381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2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drawing>
          <wp:inline distT="0" distB="0" distL="0" distR="0" wp14:anchorId="7CACE16D" wp14:editId="0F5113DA">
            <wp:extent cx="5760720" cy="1455185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lastRenderedPageBreak/>
        <w:drawing>
          <wp:inline distT="0" distB="0" distL="0" distR="0" wp14:anchorId="34735269" wp14:editId="472D532C">
            <wp:extent cx="5760720" cy="1115887"/>
            <wp:effectExtent l="0" t="0" r="0" b="825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15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D01" w:rsidRDefault="000D0D01" w:rsidP="000D0D01">
      <w:r>
        <w:rPr>
          <w:noProof/>
          <w:lang w:eastAsia="cs-CZ"/>
        </w:rPr>
        <w:drawing>
          <wp:inline distT="0" distB="0" distL="0" distR="0" wp14:anchorId="30DC8E56" wp14:editId="184D3A6F">
            <wp:extent cx="5760720" cy="1125074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5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Pr="0099218A" w:rsidRDefault="005E4D20" w:rsidP="005E4D20">
      <w:pPr>
        <w:rPr>
          <w:b/>
          <w:sz w:val="28"/>
          <w:szCs w:val="28"/>
        </w:rPr>
      </w:pPr>
    </w:p>
    <w:sectPr w:rsidR="005E4D20" w:rsidRPr="0099218A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D0D01"/>
    <w:rsid w:val="0015164B"/>
    <w:rsid w:val="0017080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D446E"/>
    <w:rsid w:val="00CA6778"/>
    <w:rsid w:val="00CA68AF"/>
    <w:rsid w:val="00F23263"/>
    <w:rsid w:val="00F2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4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3</cp:revision>
  <dcterms:created xsi:type="dcterms:W3CDTF">2013-03-01T09:36:00Z</dcterms:created>
  <dcterms:modified xsi:type="dcterms:W3CDTF">2013-03-01T09:42:00Z</dcterms:modified>
</cp:coreProperties>
</file>