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649" w:rsidRPr="00C9464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Standardy počítačových sítí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6125BB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E53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>
            <wp:extent cx="5972810" cy="1353185"/>
            <wp:effectExtent l="0" t="0" r="889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1560830"/>
            <wp:effectExtent l="0" t="0" r="8890" b="127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6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95300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8387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8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99745"/>
            <wp:effectExtent l="0" t="0" r="8890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507365"/>
            <wp:effectExtent l="0" t="0" r="8890" b="698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491490"/>
            <wp:effectExtent l="0" t="0" r="8890" b="381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684" w:rsidRPr="008F1323" w:rsidRDefault="004E1684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>
            <wp:extent cx="5972810" cy="810895"/>
            <wp:effectExtent l="0" t="0" r="8890" b="8255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E1684" w:rsidRPr="008F1323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6C" w:rsidRDefault="0083626C" w:rsidP="00CA6778">
      <w:pPr>
        <w:spacing w:before="0" w:after="0"/>
      </w:pPr>
      <w:r>
        <w:separator/>
      </w:r>
    </w:p>
  </w:endnote>
  <w:endnote w:type="continuationSeparator" w:id="0">
    <w:p w:rsidR="0083626C" w:rsidRDefault="0083626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6C" w:rsidRDefault="0083626C" w:rsidP="00CA6778">
      <w:pPr>
        <w:spacing w:before="0" w:after="0"/>
      </w:pPr>
      <w:r>
        <w:separator/>
      </w:r>
    </w:p>
  </w:footnote>
  <w:footnote w:type="continuationSeparator" w:id="0">
    <w:p w:rsidR="0083626C" w:rsidRDefault="0083626C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5164B"/>
    <w:rsid w:val="0017080B"/>
    <w:rsid w:val="001709A2"/>
    <w:rsid w:val="001771EE"/>
    <w:rsid w:val="001C12F1"/>
    <w:rsid w:val="001F5DCD"/>
    <w:rsid w:val="00200F48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5CD9"/>
    <w:rsid w:val="004B0AD8"/>
    <w:rsid w:val="004E1684"/>
    <w:rsid w:val="00520529"/>
    <w:rsid w:val="005D4579"/>
    <w:rsid w:val="005E4D20"/>
    <w:rsid w:val="006125BB"/>
    <w:rsid w:val="006347FB"/>
    <w:rsid w:val="006515B1"/>
    <w:rsid w:val="006516F6"/>
    <w:rsid w:val="00654CF3"/>
    <w:rsid w:val="00666590"/>
    <w:rsid w:val="00684206"/>
    <w:rsid w:val="006A1EC7"/>
    <w:rsid w:val="006C1058"/>
    <w:rsid w:val="006C30FA"/>
    <w:rsid w:val="006F7CD7"/>
    <w:rsid w:val="007041EE"/>
    <w:rsid w:val="00716E23"/>
    <w:rsid w:val="0072333D"/>
    <w:rsid w:val="007269D6"/>
    <w:rsid w:val="00792A71"/>
    <w:rsid w:val="007B2292"/>
    <w:rsid w:val="0083626C"/>
    <w:rsid w:val="008A0158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63D73"/>
    <w:rsid w:val="00AD3106"/>
    <w:rsid w:val="00B3026D"/>
    <w:rsid w:val="00B679B7"/>
    <w:rsid w:val="00B8408B"/>
    <w:rsid w:val="00BB2520"/>
    <w:rsid w:val="00BD446E"/>
    <w:rsid w:val="00C065D4"/>
    <w:rsid w:val="00C23E53"/>
    <w:rsid w:val="00C94649"/>
    <w:rsid w:val="00CA175C"/>
    <w:rsid w:val="00CA6778"/>
    <w:rsid w:val="00CA68AF"/>
    <w:rsid w:val="00D65E18"/>
    <w:rsid w:val="00D879C2"/>
    <w:rsid w:val="00E0553F"/>
    <w:rsid w:val="00E069E7"/>
    <w:rsid w:val="00E11CFC"/>
    <w:rsid w:val="00E2149E"/>
    <w:rsid w:val="00E81B49"/>
    <w:rsid w:val="00F23263"/>
    <w:rsid w:val="00F4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12</TotalTime>
  <Pages>2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havrdovalucie</cp:lastModifiedBy>
  <cp:revision>5</cp:revision>
  <dcterms:created xsi:type="dcterms:W3CDTF">2014-02-07T06:38:00Z</dcterms:created>
  <dcterms:modified xsi:type="dcterms:W3CDTF">2014-02-07T21:24:00Z</dcterms:modified>
</cp:coreProperties>
</file>