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DBF" w:rsidRPr="008A4D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Standardy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145940">
        <w:rPr>
          <w:rFonts w:ascii="Comic Sans MS" w:hAnsi="Comic Sans MS" w:cs="Comic Sans MS"/>
          <w:b/>
          <w:bCs/>
          <w:color w:val="024595"/>
          <w:sz w:val="54"/>
          <w:szCs w:val="54"/>
        </w:rPr>
        <w:t>zadání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06EC8" w:rsidRDefault="008C5C3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1351915"/>
            <wp:effectExtent l="0" t="0" r="889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C39" w:rsidRDefault="008C5C3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1535430"/>
            <wp:effectExtent l="0" t="0" r="8890" b="762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C39" w:rsidRDefault="008C5C3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90855"/>
            <wp:effectExtent l="0" t="0" r="8890" b="444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C39" w:rsidRDefault="008C5C3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87045"/>
            <wp:effectExtent l="0" t="0" r="8890" b="825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C39" w:rsidRDefault="008C5C3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50038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A44" w:rsidRDefault="00CE3A44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9911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A44" w:rsidRDefault="00CE3A44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8387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A44" w:rsidRPr="007041EE" w:rsidRDefault="00CE3A44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798830"/>
            <wp:effectExtent l="0" t="0" r="8890" b="127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3A44" w:rsidRPr="007041EE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66D" w:rsidRDefault="00ED166D" w:rsidP="00CA6778">
      <w:pPr>
        <w:spacing w:before="0" w:after="0"/>
      </w:pPr>
      <w:r>
        <w:separator/>
      </w:r>
    </w:p>
  </w:endnote>
  <w:endnote w:type="continuationSeparator" w:id="0">
    <w:p w:rsidR="00ED166D" w:rsidRDefault="00ED166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66D" w:rsidRDefault="00ED166D" w:rsidP="00CA6778">
      <w:pPr>
        <w:spacing w:before="0" w:after="0"/>
      </w:pPr>
      <w:r>
        <w:separator/>
      </w:r>
    </w:p>
  </w:footnote>
  <w:footnote w:type="continuationSeparator" w:id="0">
    <w:p w:rsidR="00ED166D" w:rsidRDefault="00ED166D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A7614"/>
    <w:rsid w:val="000F2237"/>
    <w:rsid w:val="00145940"/>
    <w:rsid w:val="0015164B"/>
    <w:rsid w:val="0017080B"/>
    <w:rsid w:val="001709A2"/>
    <w:rsid w:val="001A274C"/>
    <w:rsid w:val="001C12F1"/>
    <w:rsid w:val="00206EC8"/>
    <w:rsid w:val="00214161"/>
    <w:rsid w:val="00235DCF"/>
    <w:rsid w:val="00247D1D"/>
    <w:rsid w:val="00252D2D"/>
    <w:rsid w:val="00281EB3"/>
    <w:rsid w:val="002C0DF3"/>
    <w:rsid w:val="00312AA9"/>
    <w:rsid w:val="003220EA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31CA4"/>
    <w:rsid w:val="007B2292"/>
    <w:rsid w:val="008A4DBF"/>
    <w:rsid w:val="008C5C39"/>
    <w:rsid w:val="008E59FB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679B7"/>
    <w:rsid w:val="00B71912"/>
    <w:rsid w:val="00B8408B"/>
    <w:rsid w:val="00BB2520"/>
    <w:rsid w:val="00BD446E"/>
    <w:rsid w:val="00CA6778"/>
    <w:rsid w:val="00CA68AF"/>
    <w:rsid w:val="00CD5D17"/>
    <w:rsid w:val="00CE3A44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ED166D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</TotalTime>
  <Pages>2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5</cp:revision>
  <dcterms:created xsi:type="dcterms:W3CDTF">2014-02-07T06:58:00Z</dcterms:created>
  <dcterms:modified xsi:type="dcterms:W3CDTF">2014-02-07T21:23:00Z</dcterms:modified>
</cp:coreProperties>
</file>