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C4FAB93" wp14:editId="0775F38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293" w:rsidRPr="00E4429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Struktura a třídy IP adres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6EC8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175B8405" wp14:editId="5CE74CBE">
            <wp:extent cx="5972810" cy="1080135"/>
            <wp:effectExtent l="0" t="0" r="889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8D67AA0" wp14:editId="090CD084">
            <wp:extent cx="5972810" cy="1014095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67F3082" wp14:editId="676B0E7D">
            <wp:extent cx="5972810" cy="101727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A94FFF7" wp14:editId="216BFA62">
            <wp:extent cx="5972810" cy="99631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78A1A5C" wp14:editId="5E797A41">
            <wp:extent cx="5972810" cy="1402080"/>
            <wp:effectExtent l="0" t="0" r="8890" b="762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22D45E4" wp14:editId="3E90CF23">
            <wp:extent cx="5972810" cy="1008380"/>
            <wp:effectExtent l="0" t="0" r="8890" b="127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bookmarkEnd w:id="0"/>
    </w:p>
    <w:p w:rsidR="00CC6979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D2D5AB8" wp14:editId="76DE8FB1">
            <wp:extent cx="5972810" cy="47752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979" w:rsidRPr="007041EE" w:rsidRDefault="00CC69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D64C125" wp14:editId="67954EFE">
            <wp:extent cx="5972810" cy="494665"/>
            <wp:effectExtent l="0" t="0" r="8890" b="63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6979" w:rsidRPr="007041E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71912"/>
    <w:rsid w:val="00B8408B"/>
    <w:rsid w:val="00BB2520"/>
    <w:rsid w:val="00BD446E"/>
    <w:rsid w:val="00CA6778"/>
    <w:rsid w:val="00CA68AF"/>
    <w:rsid w:val="00CC6979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E44293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3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2014-02-07T06:58:00Z</dcterms:created>
  <dcterms:modified xsi:type="dcterms:W3CDTF">2014-02-07T12:51:00Z</dcterms:modified>
</cp:coreProperties>
</file>