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2BF033B2" wp14:editId="38FBF5E7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66BF" w:rsidRPr="00DF66B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Struktura a třídy IP adres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>ní</w:t>
      </w: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23E53" w:rsidRDefault="00B57040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0007E77D" wp14:editId="6D40EEAC">
            <wp:extent cx="5972810" cy="1111885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1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040" w:rsidRDefault="00B57040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FB81C05" wp14:editId="60A162EA">
            <wp:extent cx="5972810" cy="1019175"/>
            <wp:effectExtent l="0" t="0" r="8890" b="952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040" w:rsidRDefault="00B57040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353ACCE" wp14:editId="79B3A78E">
            <wp:extent cx="5972810" cy="1040765"/>
            <wp:effectExtent l="0" t="0" r="8890" b="698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4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040" w:rsidRDefault="00B57040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6CE60D9" wp14:editId="4B1E1795">
            <wp:extent cx="5972810" cy="1025525"/>
            <wp:effectExtent l="0" t="0" r="8890" b="317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2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040" w:rsidRDefault="00B57040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CD63544" wp14:editId="7417683C">
            <wp:extent cx="5972810" cy="1400175"/>
            <wp:effectExtent l="0" t="0" r="8890" b="952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040" w:rsidRDefault="00B57040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8A07E68" wp14:editId="1D5C5436">
            <wp:extent cx="5972810" cy="1026160"/>
            <wp:effectExtent l="0" t="0" r="8890" b="254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E0D" w:rsidRDefault="00061E0D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bookmarkStart w:id="0" w:name="_GoBack"/>
      <w:bookmarkEnd w:id="0"/>
    </w:p>
    <w:p w:rsidR="00061E0D" w:rsidRDefault="00061E0D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60DFF610" wp14:editId="4AE06CB2">
            <wp:extent cx="5972810" cy="485775"/>
            <wp:effectExtent l="0" t="0" r="8890" b="9525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E0D" w:rsidRPr="008F1323" w:rsidRDefault="00061E0D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9E6FC35" wp14:editId="3736E464">
            <wp:extent cx="5972810" cy="491490"/>
            <wp:effectExtent l="0" t="0" r="8890" b="381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61E0D" w:rsidRPr="008F1323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5D4" w:rsidRDefault="00C065D4" w:rsidP="00CA6778">
      <w:pPr>
        <w:spacing w:before="0" w:after="0"/>
      </w:pPr>
      <w:r>
        <w:separator/>
      </w:r>
    </w:p>
  </w:endnote>
  <w:endnote w:type="continuationSeparator" w:id="0">
    <w:p w:rsidR="00C065D4" w:rsidRDefault="00C065D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5D4" w:rsidRDefault="00C065D4" w:rsidP="00CA6778">
      <w:pPr>
        <w:spacing w:before="0" w:after="0"/>
      </w:pPr>
      <w:r>
        <w:separator/>
      </w:r>
    </w:p>
  </w:footnote>
  <w:footnote w:type="continuationSeparator" w:id="0">
    <w:p w:rsidR="00C065D4" w:rsidRDefault="00C065D4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61E0D"/>
    <w:rsid w:val="00084AD2"/>
    <w:rsid w:val="000F2237"/>
    <w:rsid w:val="0015164B"/>
    <w:rsid w:val="0017080B"/>
    <w:rsid w:val="001709A2"/>
    <w:rsid w:val="001771EE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C040B"/>
    <w:rsid w:val="003C6931"/>
    <w:rsid w:val="003D1D48"/>
    <w:rsid w:val="00406912"/>
    <w:rsid w:val="00436B35"/>
    <w:rsid w:val="00441154"/>
    <w:rsid w:val="004513CC"/>
    <w:rsid w:val="00485CD9"/>
    <w:rsid w:val="004B0AD8"/>
    <w:rsid w:val="00520529"/>
    <w:rsid w:val="005D4579"/>
    <w:rsid w:val="005E4D20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16E23"/>
    <w:rsid w:val="0072333D"/>
    <w:rsid w:val="007269D6"/>
    <w:rsid w:val="00792A71"/>
    <w:rsid w:val="007B2292"/>
    <w:rsid w:val="008A0158"/>
    <w:rsid w:val="008F1323"/>
    <w:rsid w:val="008F6936"/>
    <w:rsid w:val="00931A79"/>
    <w:rsid w:val="00943ADF"/>
    <w:rsid w:val="00947A96"/>
    <w:rsid w:val="00947E9C"/>
    <w:rsid w:val="0096432E"/>
    <w:rsid w:val="009A1192"/>
    <w:rsid w:val="009C77DA"/>
    <w:rsid w:val="009D0617"/>
    <w:rsid w:val="009D38BE"/>
    <w:rsid w:val="009E0F4B"/>
    <w:rsid w:val="00A63D73"/>
    <w:rsid w:val="00AD3106"/>
    <w:rsid w:val="00B3026D"/>
    <w:rsid w:val="00B57040"/>
    <w:rsid w:val="00B679B7"/>
    <w:rsid w:val="00B8408B"/>
    <w:rsid w:val="00BB2520"/>
    <w:rsid w:val="00BD446E"/>
    <w:rsid w:val="00C065D4"/>
    <w:rsid w:val="00C23E53"/>
    <w:rsid w:val="00CA175C"/>
    <w:rsid w:val="00CA6778"/>
    <w:rsid w:val="00CA68AF"/>
    <w:rsid w:val="00D65E18"/>
    <w:rsid w:val="00D879C2"/>
    <w:rsid w:val="00DF66BF"/>
    <w:rsid w:val="00E0553F"/>
    <w:rsid w:val="00E069E7"/>
    <w:rsid w:val="00E11CFC"/>
    <w:rsid w:val="00E2149E"/>
    <w:rsid w:val="00E81B49"/>
    <w:rsid w:val="00F23263"/>
    <w:rsid w:val="00F4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</TotalTime>
  <Pages>3</Pages>
  <Words>8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4</cp:revision>
  <dcterms:created xsi:type="dcterms:W3CDTF">2014-02-07T06:38:00Z</dcterms:created>
  <dcterms:modified xsi:type="dcterms:W3CDTF">2014-02-07T12:51:00Z</dcterms:modified>
</cp:coreProperties>
</file>