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76060F38" wp14:editId="6182D299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2FA2" w:rsidRPr="00B62FA2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Vrstvové síťové modely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E069E7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</w:t>
      </w:r>
      <w:r w:rsidR="00D87DA8">
        <w:rPr>
          <w:rFonts w:ascii="Comic Sans MS" w:hAnsi="Comic Sans MS" w:cs="Comic Sans MS"/>
          <w:b/>
          <w:bCs/>
          <w:color w:val="024595"/>
          <w:sz w:val="54"/>
          <w:szCs w:val="54"/>
        </w:rPr>
        <w:t>řešení</w:t>
      </w:r>
    </w:p>
    <w:p w:rsidR="00D87DA8" w:rsidRDefault="005D4579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206EC8" w:rsidRDefault="00992E5D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4AB5EFA7" wp14:editId="3D7923BB">
            <wp:extent cx="5972810" cy="1953895"/>
            <wp:effectExtent l="0" t="0" r="8890" b="825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95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2E5D" w:rsidRDefault="00992E5D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62797D60" wp14:editId="09DDE76A">
            <wp:extent cx="5972810" cy="1268730"/>
            <wp:effectExtent l="0" t="0" r="8890" b="762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268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2E5D" w:rsidRDefault="00992E5D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71C852DE" wp14:editId="7591B299">
            <wp:extent cx="5972810" cy="1377315"/>
            <wp:effectExtent l="0" t="0" r="889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377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2E5D" w:rsidRDefault="003E6F06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0A6896B5" wp14:editId="3AC59C37">
            <wp:extent cx="5972810" cy="1381760"/>
            <wp:effectExtent l="0" t="0" r="8890" b="889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38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1A7E" w:rsidRDefault="00C91A7E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47FBE42C" wp14:editId="3BC31635">
            <wp:extent cx="5972810" cy="1186815"/>
            <wp:effectExtent l="0" t="0" r="8890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186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1A7E" w:rsidRDefault="00C91A7E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3406254B" wp14:editId="2D5E1F8C">
            <wp:extent cx="5972810" cy="1185545"/>
            <wp:effectExtent l="0" t="0" r="889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185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1A7E" w:rsidRDefault="00C91A7E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6F2AFB74" wp14:editId="5D8AFE2E">
            <wp:extent cx="5972810" cy="1176020"/>
            <wp:effectExtent l="0" t="0" r="8890" b="508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176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1A7E" w:rsidRDefault="00C91A7E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080C1AB6" wp14:editId="358EB972">
            <wp:extent cx="5972810" cy="1553845"/>
            <wp:effectExtent l="0" t="0" r="8890" b="8255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553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7E52" w:rsidRDefault="00677E52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1075CEF8" wp14:editId="25D8CD75">
            <wp:extent cx="5972810" cy="1551940"/>
            <wp:effectExtent l="0" t="0" r="8890" b="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551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7E52" w:rsidRPr="007041EE" w:rsidRDefault="00677E52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6FE072FA" wp14:editId="258C3963">
            <wp:extent cx="5972810" cy="834390"/>
            <wp:effectExtent l="0" t="0" r="8890" b="3810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834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77E52" w:rsidRPr="007041EE" w:rsidSect="00084AD2">
      <w:footerReference w:type="default" r:id="rId1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0C7" w:rsidRDefault="005F30C7" w:rsidP="00CA6778">
      <w:pPr>
        <w:spacing w:before="0" w:after="0"/>
      </w:pPr>
      <w:r>
        <w:separator/>
      </w:r>
    </w:p>
  </w:endnote>
  <w:endnote w:type="continuationSeparator" w:id="0">
    <w:p w:rsidR="005F30C7" w:rsidRDefault="005F30C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0C7" w:rsidRDefault="005F30C7" w:rsidP="00CA6778">
      <w:pPr>
        <w:spacing w:before="0" w:after="0"/>
      </w:pPr>
      <w:r>
        <w:separator/>
      </w:r>
    </w:p>
  </w:footnote>
  <w:footnote w:type="continuationSeparator" w:id="0">
    <w:p w:rsidR="005F30C7" w:rsidRDefault="005F30C7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25644"/>
    <w:rsid w:val="00084AD2"/>
    <w:rsid w:val="000A7614"/>
    <w:rsid w:val="000F2237"/>
    <w:rsid w:val="0015164B"/>
    <w:rsid w:val="0017080B"/>
    <w:rsid w:val="001709A2"/>
    <w:rsid w:val="001A274C"/>
    <w:rsid w:val="001C12F1"/>
    <w:rsid w:val="00206EC8"/>
    <w:rsid w:val="00214161"/>
    <w:rsid w:val="00235DCF"/>
    <w:rsid w:val="00247D1D"/>
    <w:rsid w:val="00252D2D"/>
    <w:rsid w:val="00281EB3"/>
    <w:rsid w:val="002C0DF3"/>
    <w:rsid w:val="00312AA9"/>
    <w:rsid w:val="003220EA"/>
    <w:rsid w:val="00375125"/>
    <w:rsid w:val="003C040B"/>
    <w:rsid w:val="003C6931"/>
    <w:rsid w:val="003D1D48"/>
    <w:rsid w:val="003E6F06"/>
    <w:rsid w:val="00436B35"/>
    <w:rsid w:val="00441154"/>
    <w:rsid w:val="004513CC"/>
    <w:rsid w:val="00485CD9"/>
    <w:rsid w:val="004B0AD8"/>
    <w:rsid w:val="004D2E8A"/>
    <w:rsid w:val="00540DE7"/>
    <w:rsid w:val="005D4579"/>
    <w:rsid w:val="005E4D20"/>
    <w:rsid w:val="005F30C7"/>
    <w:rsid w:val="006111DA"/>
    <w:rsid w:val="006347FB"/>
    <w:rsid w:val="006515B1"/>
    <w:rsid w:val="006516F6"/>
    <w:rsid w:val="00666590"/>
    <w:rsid w:val="00677E52"/>
    <w:rsid w:val="00684206"/>
    <w:rsid w:val="006A2E8F"/>
    <w:rsid w:val="006C1058"/>
    <w:rsid w:val="006C30FA"/>
    <w:rsid w:val="006F4014"/>
    <w:rsid w:val="007041EE"/>
    <w:rsid w:val="0072333D"/>
    <w:rsid w:val="007269D6"/>
    <w:rsid w:val="00730E08"/>
    <w:rsid w:val="007B2292"/>
    <w:rsid w:val="008E59FB"/>
    <w:rsid w:val="008F5BE2"/>
    <w:rsid w:val="008F6936"/>
    <w:rsid w:val="00910AE5"/>
    <w:rsid w:val="00931A79"/>
    <w:rsid w:val="00943ADF"/>
    <w:rsid w:val="00947A96"/>
    <w:rsid w:val="00947E9C"/>
    <w:rsid w:val="00992E5D"/>
    <w:rsid w:val="009A1192"/>
    <w:rsid w:val="009C77DA"/>
    <w:rsid w:val="009D38BE"/>
    <w:rsid w:val="00B3026D"/>
    <w:rsid w:val="00B62FA2"/>
    <w:rsid w:val="00B679B7"/>
    <w:rsid w:val="00B71912"/>
    <w:rsid w:val="00B8408B"/>
    <w:rsid w:val="00BB2520"/>
    <w:rsid w:val="00BD446E"/>
    <w:rsid w:val="00C91A7E"/>
    <w:rsid w:val="00CA6778"/>
    <w:rsid w:val="00CA68AF"/>
    <w:rsid w:val="00CD5D17"/>
    <w:rsid w:val="00D14574"/>
    <w:rsid w:val="00D671B3"/>
    <w:rsid w:val="00D87DA8"/>
    <w:rsid w:val="00DC240C"/>
    <w:rsid w:val="00DF1F5A"/>
    <w:rsid w:val="00E0553F"/>
    <w:rsid w:val="00E069E7"/>
    <w:rsid w:val="00E11CFC"/>
    <w:rsid w:val="00E12886"/>
    <w:rsid w:val="00F23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16</TotalTime>
  <Pages>3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skopjiri</cp:lastModifiedBy>
  <cp:revision>5</cp:revision>
  <dcterms:created xsi:type="dcterms:W3CDTF">2014-02-07T06:58:00Z</dcterms:created>
  <dcterms:modified xsi:type="dcterms:W3CDTF">2014-02-07T09:51:00Z</dcterms:modified>
</cp:coreProperties>
</file>