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06838195" wp14:editId="7E0EE760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56" w:rsidRPr="00855A5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Vrstvové síťové modely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5D234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2F934E1" wp14:editId="132BEEF2">
            <wp:extent cx="5972810" cy="1956435"/>
            <wp:effectExtent l="0" t="0" r="889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34D" w:rsidRDefault="005D234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6E5F832" wp14:editId="0A3BDC6D">
            <wp:extent cx="5972810" cy="1247775"/>
            <wp:effectExtent l="0" t="0" r="889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34D" w:rsidRDefault="005D234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8BCB689" wp14:editId="2FAC83ED">
            <wp:extent cx="5972810" cy="138049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34D" w:rsidRDefault="0003151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22A487A" wp14:editId="52DB8879">
            <wp:extent cx="5972810" cy="1364615"/>
            <wp:effectExtent l="0" t="0" r="8890" b="698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518" w:rsidRDefault="000677F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24A8282" wp14:editId="32851F19">
            <wp:extent cx="5972810" cy="1176020"/>
            <wp:effectExtent l="0" t="0" r="8890" b="508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7FE" w:rsidRDefault="000677F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8F77FC7" wp14:editId="6EA8F955">
            <wp:extent cx="5972810" cy="1178560"/>
            <wp:effectExtent l="0" t="0" r="8890" b="254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7FE" w:rsidRDefault="000677F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0290F98" wp14:editId="3FE72FEC">
            <wp:extent cx="5972810" cy="1174750"/>
            <wp:effectExtent l="0" t="0" r="8890" b="635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7FE" w:rsidRDefault="000677F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6487DBF" wp14:editId="69D28D7F">
            <wp:extent cx="5972810" cy="1547495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4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7FE" w:rsidRDefault="000677F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C832D85" wp14:editId="402B59F2">
            <wp:extent cx="5972810" cy="157035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359" w:rsidRPr="008F1323" w:rsidRDefault="0001035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D52A3EA" wp14:editId="0C8FF277">
            <wp:extent cx="5972810" cy="82105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0359" w:rsidRPr="008F132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0359"/>
    <w:rsid w:val="00025644"/>
    <w:rsid w:val="00031518"/>
    <w:rsid w:val="000677FE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234D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55A56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C065D4"/>
    <w:rsid w:val="00C23E53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</TotalTime>
  <Pages>3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2014-02-07T06:38:00Z</dcterms:created>
  <dcterms:modified xsi:type="dcterms:W3CDTF">2014-02-07T09:51:00Z</dcterms:modified>
</cp:coreProperties>
</file>