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57EE" w:rsidRPr="002C57EE">
        <w:rPr>
          <w:rFonts w:ascii="Comic Sans MS" w:hAnsi="Comic Sans MS" w:cs="Comic Sans MS"/>
          <w:b/>
          <w:bCs/>
          <w:color w:val="024595"/>
          <w:sz w:val="54"/>
          <w:szCs w:val="54"/>
        </w:rPr>
        <w:t>Způsoby připojení k internetu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733E5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87A6C" w:rsidRDefault="006000A7" w:rsidP="00BB3276">
      <w:r>
        <w:rPr>
          <w:noProof/>
          <w:lang w:eastAsia="cs-CZ"/>
        </w:rPr>
        <w:lastRenderedPageBreak/>
        <w:drawing>
          <wp:inline distT="0" distB="0" distL="0" distR="0">
            <wp:extent cx="5972810" cy="150622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708" w:rsidRDefault="0003285A" w:rsidP="00BB3276">
      <w:r>
        <w:rPr>
          <w:noProof/>
          <w:lang w:eastAsia="cs-CZ"/>
        </w:rPr>
        <w:drawing>
          <wp:inline distT="0" distB="0" distL="0" distR="0">
            <wp:extent cx="5972810" cy="1098550"/>
            <wp:effectExtent l="0" t="0" r="8890" b="635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708" w:rsidRDefault="0003285A" w:rsidP="00BB3276">
      <w:r>
        <w:rPr>
          <w:noProof/>
          <w:lang w:eastAsia="cs-CZ"/>
        </w:rPr>
        <w:drawing>
          <wp:inline distT="0" distB="0" distL="0" distR="0">
            <wp:extent cx="5972810" cy="109156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708" w:rsidRDefault="0003285A" w:rsidP="00BB3276">
      <w:r>
        <w:rPr>
          <w:noProof/>
          <w:lang w:eastAsia="cs-CZ"/>
        </w:rPr>
        <w:drawing>
          <wp:inline distT="0" distB="0" distL="0" distR="0">
            <wp:extent cx="5972810" cy="175895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03285A" w:rsidP="00BB3276">
      <w:r>
        <w:rPr>
          <w:noProof/>
          <w:lang w:eastAsia="cs-CZ"/>
        </w:rPr>
        <w:drawing>
          <wp:inline distT="0" distB="0" distL="0" distR="0">
            <wp:extent cx="5972810" cy="1082675"/>
            <wp:effectExtent l="0" t="0" r="8890" b="317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40B53" w:rsidRDefault="0003285A" w:rsidP="00BB3276">
      <w:r>
        <w:rPr>
          <w:noProof/>
          <w:lang w:eastAsia="cs-CZ"/>
        </w:rPr>
        <w:lastRenderedPageBreak/>
        <w:drawing>
          <wp:inline distT="0" distB="0" distL="0" distR="0">
            <wp:extent cx="5972810" cy="1227455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6000A7" w:rsidP="00BB3276">
      <w:r>
        <w:rPr>
          <w:noProof/>
          <w:lang w:eastAsia="cs-CZ"/>
        </w:rPr>
        <w:drawing>
          <wp:inline distT="0" distB="0" distL="0" distR="0">
            <wp:extent cx="5972810" cy="2225675"/>
            <wp:effectExtent l="0" t="0" r="8890" b="317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2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03285A" w:rsidP="00BB3276">
      <w:r>
        <w:rPr>
          <w:noProof/>
          <w:lang w:eastAsia="cs-CZ"/>
        </w:rPr>
        <w:drawing>
          <wp:inline distT="0" distB="0" distL="0" distR="0">
            <wp:extent cx="5972810" cy="1758950"/>
            <wp:effectExtent l="0" t="0" r="889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6000A7" w:rsidP="00BB3276">
      <w:r>
        <w:rPr>
          <w:noProof/>
          <w:lang w:eastAsia="cs-CZ"/>
        </w:rPr>
        <w:drawing>
          <wp:inline distT="0" distB="0" distL="0" distR="0">
            <wp:extent cx="5972810" cy="1306195"/>
            <wp:effectExtent l="0" t="0" r="8890" b="825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B53" w:rsidRDefault="0003285A" w:rsidP="00BB3276">
      <w:r>
        <w:rPr>
          <w:noProof/>
          <w:lang w:eastAsia="cs-CZ"/>
        </w:rPr>
        <w:lastRenderedPageBreak/>
        <w:drawing>
          <wp:inline distT="0" distB="0" distL="0" distR="0">
            <wp:extent cx="5972810" cy="1793875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9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/>
    <w:p w:rsidR="005E4D20" w:rsidRPr="00BB3276" w:rsidRDefault="005E4D20" w:rsidP="005E4D20"/>
    <w:sectPr w:rsidR="005E4D20" w:rsidRPr="00BB3276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12E02"/>
    <w:rsid w:val="00025644"/>
    <w:rsid w:val="0003285A"/>
    <w:rsid w:val="00084AD2"/>
    <w:rsid w:val="000D7BC1"/>
    <w:rsid w:val="0015164B"/>
    <w:rsid w:val="0017080B"/>
    <w:rsid w:val="001A5DE6"/>
    <w:rsid w:val="00235DCF"/>
    <w:rsid w:val="00247D1D"/>
    <w:rsid w:val="00252D2D"/>
    <w:rsid w:val="00281EB3"/>
    <w:rsid w:val="002C0DF3"/>
    <w:rsid w:val="002C57EE"/>
    <w:rsid w:val="002C74FA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D4579"/>
    <w:rsid w:val="005E4D20"/>
    <w:rsid w:val="006000A7"/>
    <w:rsid w:val="006347FB"/>
    <w:rsid w:val="006515B1"/>
    <w:rsid w:val="006516F6"/>
    <w:rsid w:val="00666590"/>
    <w:rsid w:val="00684206"/>
    <w:rsid w:val="007269D6"/>
    <w:rsid w:val="00733E5E"/>
    <w:rsid w:val="00742204"/>
    <w:rsid w:val="00931A79"/>
    <w:rsid w:val="00947E9C"/>
    <w:rsid w:val="009C55D5"/>
    <w:rsid w:val="009C77DA"/>
    <w:rsid w:val="00B3026D"/>
    <w:rsid w:val="00B40B53"/>
    <w:rsid w:val="00BB3276"/>
    <w:rsid w:val="00BD446E"/>
    <w:rsid w:val="00BE6FC3"/>
    <w:rsid w:val="00CA6778"/>
    <w:rsid w:val="00CA68AF"/>
    <w:rsid w:val="00E54708"/>
    <w:rsid w:val="00F23263"/>
    <w:rsid w:val="00F9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18</TotalTime>
  <Pages>4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5</cp:revision>
  <dcterms:created xsi:type="dcterms:W3CDTF">2013-05-02T13:30:00Z</dcterms:created>
  <dcterms:modified xsi:type="dcterms:W3CDTF">2013-05-03T18:01:00Z</dcterms:modified>
</cp:coreProperties>
</file>