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12F3" w:rsidRPr="003C12F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Barokní a rokoková architektura</w:t>
      </w:r>
      <w:r w:rsidR="003C12F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</w:p>
    <w:p w:rsidR="003C12F3" w:rsidRDefault="003C12F3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363EF9" w:rsidRPr="00363EF9" w:rsidRDefault="00363EF9" w:rsidP="00363EF9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snapToGrid w:val="0"/>
          <w:sz w:val="24"/>
          <w:szCs w:val="24"/>
        </w:rPr>
      </w:pPr>
      <w:r w:rsidRPr="00363EF9">
        <w:rPr>
          <w:snapToGrid w:val="0"/>
          <w:sz w:val="24"/>
          <w:szCs w:val="24"/>
        </w:rPr>
        <w:lastRenderedPageBreak/>
        <w:t>Jmenujte znaky baroka.</w:t>
      </w:r>
    </w:p>
    <w:p w:rsidR="00363EF9" w:rsidRDefault="00363EF9" w:rsidP="00363EF9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Co je balustráda</w:t>
      </w:r>
      <w:r w:rsidR="001C06C5">
        <w:rPr>
          <w:snapToGrid w:val="0"/>
          <w:sz w:val="24"/>
          <w:szCs w:val="24"/>
        </w:rPr>
        <w:t>, nakreslete</w:t>
      </w:r>
      <w:r>
        <w:rPr>
          <w:snapToGrid w:val="0"/>
          <w:sz w:val="24"/>
          <w:szCs w:val="24"/>
        </w:rPr>
        <w:t>?</w:t>
      </w:r>
    </w:p>
    <w:p w:rsidR="00363EF9" w:rsidRDefault="00363EF9" w:rsidP="00363EF9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Nakreslete termální a kasulové okno</w:t>
      </w:r>
      <w:r w:rsidR="00DE1D0A">
        <w:rPr>
          <w:snapToGrid w:val="0"/>
          <w:sz w:val="24"/>
          <w:szCs w:val="24"/>
        </w:rPr>
        <w:t>.</w:t>
      </w:r>
    </w:p>
    <w:p w:rsidR="00363EF9" w:rsidRPr="00363EF9" w:rsidRDefault="00363EF9" w:rsidP="00363EF9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 xml:space="preserve">Vrcholné baroko v Čechách - </w:t>
      </w:r>
      <w:r w:rsidRPr="00363EF9">
        <w:rPr>
          <w:snapToGrid w:val="0"/>
          <w:sz w:val="24"/>
          <w:szCs w:val="24"/>
        </w:rPr>
        <w:t xml:space="preserve"> jmenuj</w:t>
      </w:r>
      <w:r>
        <w:rPr>
          <w:snapToGrid w:val="0"/>
          <w:sz w:val="24"/>
          <w:szCs w:val="24"/>
        </w:rPr>
        <w:t>te</w:t>
      </w:r>
      <w:r w:rsidRPr="00363EF9">
        <w:rPr>
          <w:snapToGrid w:val="0"/>
          <w:sz w:val="24"/>
          <w:szCs w:val="24"/>
        </w:rPr>
        <w:t xml:space="preserve"> některé autory a jejich stavby.</w:t>
      </w:r>
    </w:p>
    <w:p w:rsidR="00363EF9" w:rsidRPr="00363EF9" w:rsidRDefault="00363EF9" w:rsidP="00363EF9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snapToGrid w:val="0"/>
          <w:sz w:val="24"/>
          <w:szCs w:val="24"/>
        </w:rPr>
      </w:pPr>
      <w:r w:rsidRPr="00363EF9">
        <w:rPr>
          <w:snapToGrid w:val="0"/>
          <w:sz w:val="24"/>
          <w:szCs w:val="24"/>
        </w:rPr>
        <w:t>Charakterizuj</w:t>
      </w:r>
      <w:r>
        <w:rPr>
          <w:snapToGrid w:val="0"/>
          <w:sz w:val="24"/>
          <w:szCs w:val="24"/>
        </w:rPr>
        <w:t>te</w:t>
      </w:r>
      <w:r w:rsidRPr="00363EF9">
        <w:rPr>
          <w:snapToGrid w:val="0"/>
          <w:sz w:val="24"/>
          <w:szCs w:val="24"/>
        </w:rPr>
        <w:t xml:space="preserve"> baroko na venkově.</w:t>
      </w:r>
    </w:p>
    <w:p w:rsidR="00363EF9" w:rsidRPr="00363EF9" w:rsidRDefault="00FB3F94" w:rsidP="00363EF9">
      <w:pPr>
        <w:pStyle w:val="Odstavecseseznamem"/>
        <w:widowControl w:val="0"/>
        <w:numPr>
          <w:ilvl w:val="0"/>
          <w:numId w:val="3"/>
        </w:numPr>
        <w:spacing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Popište</w:t>
      </w:r>
      <w:r w:rsidR="00363EF9">
        <w:rPr>
          <w:snapToGrid w:val="0"/>
          <w:sz w:val="24"/>
          <w:szCs w:val="24"/>
        </w:rPr>
        <w:t xml:space="preserve"> rokoko.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170134" w:rsidRDefault="00170134" w:rsidP="00170134">
      <w:pPr>
        <w:rPr>
          <w:rFonts w:asciiTheme="minorHAnsi" w:eastAsia="Calibri" w:hAnsiTheme="minorHAnsi" w:cs="Times New Roman"/>
          <w:bCs/>
          <w:color w:val="1F497D" w:themeColor="text2"/>
          <w:lang w:val="en-GB"/>
        </w:rPr>
      </w:pPr>
    </w:p>
    <w:p w:rsidR="00170134" w:rsidRDefault="00170134" w:rsidP="00170134">
      <w:pPr>
        <w:ind w:left="426"/>
        <w:rPr>
          <w:rFonts w:asciiTheme="minorHAnsi" w:hAnsiTheme="minorHAnsi"/>
          <w:lang w:val="en-GB"/>
        </w:rPr>
      </w:pPr>
    </w:p>
    <w:p w:rsidR="00170134" w:rsidRDefault="00170134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rFonts w:asciiTheme="minorHAnsi" w:hAnsiTheme="minorHAnsi"/>
          <w:color w:val="1F497D" w:themeColor="text2"/>
          <w:lang w:val="en-GB"/>
        </w:rPr>
        <w:br w:type="page"/>
      </w:r>
    </w:p>
    <w:p w:rsidR="003C1852" w:rsidRDefault="003C1852" w:rsidP="003C1852">
      <w:pPr>
        <w:spacing w:before="0" w:after="200" w:line="276" w:lineRule="auto"/>
        <w:ind w:left="360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Popište obrazovou přílohu (místo, kde se objekt nachází, případně autor, vše co o</w:t>
      </w:r>
      <w:r w:rsidR="00FB3F94">
        <w:rPr>
          <w:snapToGrid w:val="0"/>
          <w:sz w:val="24"/>
          <w:szCs w:val="24"/>
        </w:rPr>
        <w:t xml:space="preserve"> objektu</w:t>
      </w:r>
      <w:r>
        <w:rPr>
          <w:snapToGrid w:val="0"/>
          <w:sz w:val="24"/>
          <w:szCs w:val="24"/>
        </w:rPr>
        <w:t xml:space="preserve"> víte):</w:t>
      </w:r>
    </w:p>
    <w:p w:rsidR="00584C20" w:rsidRPr="005B6BC2" w:rsidRDefault="005B6BC2">
      <w:pPr>
        <w:spacing w:before="0" w:after="200" w:line="276" w:lineRule="auto"/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cs-CZ"/>
        </w:rPr>
      </w:pPr>
      <w:r w:rsidRPr="00037E26">
        <w:rPr>
          <w:b/>
          <w:snapToGrid w:val="0"/>
          <w:sz w:val="24"/>
          <w:szCs w:val="24"/>
        </w:rPr>
        <w:t>O</w:t>
      </w:r>
      <w:r w:rsidRPr="00037E26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cs-CZ"/>
        </w:rPr>
        <w:t>BR. 1</w:t>
      </w:r>
      <w:r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cs-CZ"/>
        </w:rPr>
        <w:t xml:space="preserve"> </w:t>
      </w:r>
      <w:r>
        <w:rPr>
          <w:noProof/>
          <w:lang w:eastAsia="cs-CZ"/>
        </w:rPr>
        <w:t>[Zdroj vlastní</w:t>
      </w:r>
      <w:r>
        <w:rPr>
          <w:noProof/>
          <w:lang w:val="en-US" w:eastAsia="cs-CZ"/>
        </w:rPr>
        <w:t>]</w:t>
      </w:r>
    </w:p>
    <w:p w:rsidR="00126E9D" w:rsidRDefault="00FB3F94" w:rsidP="000B6DD8">
      <w:pPr>
        <w:spacing w:before="0" w:after="0" w:line="276" w:lineRule="auto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3752850" cy="2084917"/>
            <wp:effectExtent l="0" t="0" r="0" b="0"/>
            <wp:docPr id="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45455" b="66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4672" cy="2085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BC2" w:rsidRDefault="005B6BC2" w:rsidP="000B6DD8">
      <w:pPr>
        <w:spacing w:before="0" w:after="0" w:line="276" w:lineRule="auto"/>
        <w:rPr>
          <w:rFonts w:asciiTheme="minorHAnsi" w:hAnsiTheme="minorHAnsi"/>
        </w:rPr>
      </w:pPr>
    </w:p>
    <w:p w:rsidR="005B6BC2" w:rsidRDefault="005B6BC2" w:rsidP="005B6BC2">
      <w:pPr>
        <w:spacing w:before="0" w:after="200" w:line="276" w:lineRule="auto"/>
        <w:rPr>
          <w:rFonts w:asciiTheme="minorHAnsi" w:hAnsiTheme="minorHAnsi"/>
        </w:rPr>
      </w:pPr>
      <w:r w:rsidRPr="00037E26">
        <w:rPr>
          <w:b/>
          <w:snapToGrid w:val="0"/>
          <w:sz w:val="24"/>
          <w:szCs w:val="24"/>
        </w:rPr>
        <w:t>O</w:t>
      </w:r>
      <w:r w:rsidRPr="00037E26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cs-CZ"/>
        </w:rPr>
        <w:t xml:space="preserve">BR. </w:t>
      </w:r>
      <w:r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cs-CZ"/>
        </w:rPr>
        <w:t xml:space="preserve">2 </w:t>
      </w:r>
      <w:r>
        <w:rPr>
          <w:noProof/>
          <w:lang w:eastAsia="cs-CZ"/>
        </w:rPr>
        <w:t>[Zdroj vlastní</w:t>
      </w:r>
      <w:r>
        <w:rPr>
          <w:noProof/>
          <w:lang w:val="en-US" w:eastAsia="cs-CZ"/>
        </w:rPr>
        <w:t>]</w:t>
      </w:r>
    </w:p>
    <w:p w:rsidR="000B6DD8" w:rsidRDefault="000B6DD8">
      <w:pPr>
        <w:spacing w:before="0" w:after="200" w:line="276" w:lineRule="auto"/>
        <w:rPr>
          <w:rFonts w:asciiTheme="minorHAnsi" w:hAnsiTheme="minorHAnsi"/>
        </w:rPr>
      </w:pPr>
    </w:p>
    <w:p w:rsidR="00126E9D" w:rsidRDefault="00126E9D" w:rsidP="000B6DD8">
      <w:pPr>
        <w:spacing w:before="0" w:after="0" w:line="276" w:lineRule="auto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4636477" cy="3733800"/>
            <wp:effectExtent l="0" t="0" r="0" b="0"/>
            <wp:docPr id="5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6964" r="8130" b="11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0768" cy="3737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BC2" w:rsidRDefault="005B6BC2" w:rsidP="000B6DD8">
      <w:pPr>
        <w:spacing w:before="0" w:after="0" w:line="276" w:lineRule="auto"/>
        <w:rPr>
          <w:rFonts w:asciiTheme="minorHAnsi" w:hAnsiTheme="minorHAnsi"/>
        </w:rPr>
      </w:pPr>
    </w:p>
    <w:p w:rsidR="005B6BC2" w:rsidRDefault="005B6BC2" w:rsidP="000B6DD8">
      <w:pPr>
        <w:spacing w:before="0" w:after="0" w:line="276" w:lineRule="auto"/>
        <w:rPr>
          <w:rFonts w:asciiTheme="minorHAnsi" w:hAnsiTheme="minorHAnsi"/>
        </w:rPr>
      </w:pPr>
      <w:r w:rsidRPr="00037E26">
        <w:rPr>
          <w:b/>
          <w:snapToGrid w:val="0"/>
          <w:sz w:val="24"/>
          <w:szCs w:val="24"/>
        </w:rPr>
        <w:t>O</w:t>
      </w:r>
      <w:r w:rsidRPr="00037E26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cs-CZ"/>
        </w:rPr>
        <w:t xml:space="preserve">BR. </w:t>
      </w:r>
      <w:r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cs-CZ"/>
        </w:rPr>
        <w:t xml:space="preserve">3 </w:t>
      </w:r>
      <w:r>
        <w:rPr>
          <w:noProof/>
          <w:lang w:eastAsia="cs-CZ"/>
        </w:rPr>
        <w:t>[Zdroj vlastní</w:t>
      </w:r>
      <w:r>
        <w:rPr>
          <w:noProof/>
          <w:lang w:val="en-US" w:eastAsia="cs-CZ"/>
        </w:rPr>
        <w:t>]</w:t>
      </w:r>
    </w:p>
    <w:p w:rsidR="00126E9D" w:rsidRDefault="00126E9D" w:rsidP="000B6DD8">
      <w:pPr>
        <w:spacing w:before="0" w:after="0" w:line="276" w:lineRule="auto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3352800" cy="3966082"/>
            <wp:effectExtent l="0" t="0" r="0" b="0"/>
            <wp:docPr id="7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30000" contras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003" cy="3969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BC2" w:rsidRDefault="005B6BC2" w:rsidP="000B6DD8">
      <w:pPr>
        <w:spacing w:before="0" w:after="0" w:line="276" w:lineRule="auto"/>
        <w:rPr>
          <w:rFonts w:asciiTheme="minorHAnsi" w:hAnsiTheme="minorHAnsi"/>
        </w:rPr>
      </w:pPr>
    </w:p>
    <w:p w:rsidR="0062411A" w:rsidRDefault="0062411A">
      <w:pPr>
        <w:spacing w:before="0" w:after="200" w:line="276" w:lineRule="auto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 w:type="page"/>
      </w:r>
    </w:p>
    <w:p w:rsidR="005B6BC2" w:rsidRDefault="005B6BC2" w:rsidP="000B6DD8">
      <w:pPr>
        <w:spacing w:before="0" w:after="0" w:line="276" w:lineRule="auto"/>
        <w:rPr>
          <w:rFonts w:asciiTheme="minorHAnsi" w:hAnsiTheme="minorHAnsi"/>
        </w:rPr>
      </w:pPr>
      <w:r w:rsidRPr="00037E26">
        <w:rPr>
          <w:b/>
          <w:snapToGrid w:val="0"/>
          <w:sz w:val="24"/>
          <w:szCs w:val="24"/>
        </w:rPr>
        <w:lastRenderedPageBreak/>
        <w:t>O</w:t>
      </w:r>
      <w:r w:rsidRPr="00037E26"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cs-CZ"/>
        </w:rPr>
        <w:t xml:space="preserve">BR. </w:t>
      </w:r>
      <w:r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cs-CZ"/>
        </w:rPr>
        <w:t xml:space="preserve">4 </w:t>
      </w:r>
      <w:r>
        <w:rPr>
          <w:noProof/>
          <w:lang w:eastAsia="cs-CZ"/>
        </w:rPr>
        <w:t>[Zdroj vlastní</w:t>
      </w:r>
      <w:r>
        <w:rPr>
          <w:noProof/>
          <w:lang w:val="en-US" w:eastAsia="cs-CZ"/>
        </w:rPr>
        <w:t>]</w:t>
      </w:r>
    </w:p>
    <w:p w:rsidR="00170134" w:rsidRDefault="00126E9D" w:rsidP="000B6DD8">
      <w:pPr>
        <w:spacing w:before="0" w:after="0" w:line="276" w:lineRule="auto"/>
        <w:rPr>
          <w:rFonts w:asciiTheme="minorHAnsi" w:hAnsiTheme="minorHAnsi"/>
        </w:rPr>
      </w:pPr>
      <w:r>
        <w:rPr>
          <w:rFonts w:asciiTheme="minorHAnsi" w:hAnsiTheme="minorHAnsi"/>
          <w:noProof/>
          <w:lang w:eastAsia="cs-CZ"/>
        </w:rPr>
        <w:drawing>
          <wp:inline distT="0" distB="0" distL="0" distR="0">
            <wp:extent cx="2473314" cy="3076575"/>
            <wp:effectExtent l="0" t="0" r="0" b="0"/>
            <wp:docPr id="10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72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574" cy="308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70134" w:rsidSect="00084AD2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C6E4F" w:rsidRDefault="002C6E4F" w:rsidP="00CA6778">
      <w:pPr>
        <w:spacing w:before="0" w:after="0"/>
      </w:pPr>
      <w:r>
        <w:separator/>
      </w:r>
    </w:p>
  </w:endnote>
  <w:endnote w:type="continuationSeparator" w:id="0">
    <w:p w:rsidR="002C6E4F" w:rsidRDefault="002C6E4F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2FBC" w:rsidRDefault="00C52FBC">
    <w:pPr>
      <w:pStyle w:val="Zpat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2FBC" w:rsidRPr="0015164B" w:rsidRDefault="00C52FBC" w:rsidP="00C52FBC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>
      <w:rPr>
        <w:color w:val="808080" w:themeColor="background1" w:themeShade="80"/>
      </w:rPr>
      <w:t xml:space="preserve">Jana </w:t>
    </w:r>
    <w:proofErr w:type="spellStart"/>
    <w:r>
      <w:rPr>
        <w:color w:val="808080" w:themeColor="background1" w:themeShade="80"/>
      </w:rPr>
      <w:t>Čejchanová</w:t>
    </w:r>
    <w:proofErr w:type="spellEnd"/>
    <w:r w:rsidRPr="0015164B">
      <w:rPr>
        <w:color w:val="808080" w:themeColor="background1" w:themeShade="80"/>
      </w:rPr>
      <w:t>.</w:t>
    </w:r>
  </w:p>
  <w:p w:rsidR="00C52FBC" w:rsidRPr="0015164B" w:rsidRDefault="00C52FBC" w:rsidP="00C52FBC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52FBC" w:rsidRPr="0015164B" w:rsidRDefault="00C52FBC" w:rsidP="00C52FBC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  <w:p w:rsidR="00CA6778" w:rsidRPr="00C52FBC" w:rsidRDefault="00CA6778" w:rsidP="00C52FBC">
    <w:pPr>
      <w:pStyle w:val="Zpat"/>
      <w:rPr>
        <w:szCs w:val="2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2FBC" w:rsidRDefault="00C52FBC">
    <w:pPr>
      <w:pStyle w:val="Zpat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C6E4F" w:rsidRDefault="002C6E4F" w:rsidP="00CA6778">
      <w:pPr>
        <w:spacing w:before="0" w:after="0"/>
      </w:pPr>
      <w:r>
        <w:separator/>
      </w:r>
    </w:p>
  </w:footnote>
  <w:footnote w:type="continuationSeparator" w:id="0">
    <w:p w:rsidR="002C6E4F" w:rsidRDefault="002C6E4F" w:rsidP="00CA6778">
      <w:pPr>
        <w:spacing w:before="0"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2FBC" w:rsidRDefault="00C52FBC">
    <w:pPr>
      <w:pStyle w:val="Zhlav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2FBC" w:rsidRDefault="00C52FBC">
    <w:pPr>
      <w:pStyle w:val="Zhlav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2FBC" w:rsidRDefault="00C52FBC">
    <w:pPr>
      <w:pStyle w:val="Zhlav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1463D5D"/>
    <w:multiLevelType w:val="singleLevel"/>
    <w:tmpl w:val="040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  <w:lvlOverride w:ilvl="0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71681"/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75F66"/>
    <w:rsid w:val="00084AD2"/>
    <w:rsid w:val="000B6DD8"/>
    <w:rsid w:val="000F75FE"/>
    <w:rsid w:val="00126E9D"/>
    <w:rsid w:val="001328A6"/>
    <w:rsid w:val="001500E0"/>
    <w:rsid w:val="0015164B"/>
    <w:rsid w:val="00170134"/>
    <w:rsid w:val="0017080B"/>
    <w:rsid w:val="001C06C5"/>
    <w:rsid w:val="001C680E"/>
    <w:rsid w:val="001F1A8E"/>
    <w:rsid w:val="00235DCF"/>
    <w:rsid w:val="00247D1D"/>
    <w:rsid w:val="00252D2D"/>
    <w:rsid w:val="00264BCE"/>
    <w:rsid w:val="00281EB3"/>
    <w:rsid w:val="002848BA"/>
    <w:rsid w:val="002C185E"/>
    <w:rsid w:val="002C6E4F"/>
    <w:rsid w:val="00363EF9"/>
    <w:rsid w:val="00375125"/>
    <w:rsid w:val="00377C9F"/>
    <w:rsid w:val="00386ED3"/>
    <w:rsid w:val="003B7217"/>
    <w:rsid w:val="003C040B"/>
    <w:rsid w:val="003C12F3"/>
    <w:rsid w:val="003C1852"/>
    <w:rsid w:val="003D1D48"/>
    <w:rsid w:val="00441154"/>
    <w:rsid w:val="00441FFC"/>
    <w:rsid w:val="004513CC"/>
    <w:rsid w:val="00494DF5"/>
    <w:rsid w:val="004B0AD8"/>
    <w:rsid w:val="004B732A"/>
    <w:rsid w:val="004F1811"/>
    <w:rsid w:val="00533CBD"/>
    <w:rsid w:val="00543182"/>
    <w:rsid w:val="005667E7"/>
    <w:rsid w:val="005813AC"/>
    <w:rsid w:val="00584C20"/>
    <w:rsid w:val="005B6BC2"/>
    <w:rsid w:val="005D4579"/>
    <w:rsid w:val="0060335D"/>
    <w:rsid w:val="0062411A"/>
    <w:rsid w:val="00633469"/>
    <w:rsid w:val="006347FB"/>
    <w:rsid w:val="006515B1"/>
    <w:rsid w:val="006516F6"/>
    <w:rsid w:val="00660F82"/>
    <w:rsid w:val="00666590"/>
    <w:rsid w:val="00684206"/>
    <w:rsid w:val="006A5003"/>
    <w:rsid w:val="007067A2"/>
    <w:rsid w:val="007144F2"/>
    <w:rsid w:val="007269D6"/>
    <w:rsid w:val="007451E5"/>
    <w:rsid w:val="00786BF0"/>
    <w:rsid w:val="007A0E40"/>
    <w:rsid w:val="007B388D"/>
    <w:rsid w:val="007E0860"/>
    <w:rsid w:val="0085686D"/>
    <w:rsid w:val="00893658"/>
    <w:rsid w:val="008A09DF"/>
    <w:rsid w:val="008D046A"/>
    <w:rsid w:val="008F0CE5"/>
    <w:rsid w:val="00947E9C"/>
    <w:rsid w:val="009B04B4"/>
    <w:rsid w:val="009B6B80"/>
    <w:rsid w:val="009C77DA"/>
    <w:rsid w:val="009E35FC"/>
    <w:rsid w:val="00A031D9"/>
    <w:rsid w:val="00A349B6"/>
    <w:rsid w:val="00A554E2"/>
    <w:rsid w:val="00AC1FA9"/>
    <w:rsid w:val="00AD2245"/>
    <w:rsid w:val="00B15D4C"/>
    <w:rsid w:val="00BD446E"/>
    <w:rsid w:val="00BD6DE9"/>
    <w:rsid w:val="00BE7F79"/>
    <w:rsid w:val="00C44F7F"/>
    <w:rsid w:val="00C52271"/>
    <w:rsid w:val="00C52FBC"/>
    <w:rsid w:val="00C91598"/>
    <w:rsid w:val="00CA6778"/>
    <w:rsid w:val="00CA68AF"/>
    <w:rsid w:val="00CB64C5"/>
    <w:rsid w:val="00CE1C41"/>
    <w:rsid w:val="00CE2B06"/>
    <w:rsid w:val="00D24984"/>
    <w:rsid w:val="00D37B5F"/>
    <w:rsid w:val="00D61F1F"/>
    <w:rsid w:val="00DA3077"/>
    <w:rsid w:val="00DE1D0A"/>
    <w:rsid w:val="00E30748"/>
    <w:rsid w:val="00E55129"/>
    <w:rsid w:val="00F23263"/>
    <w:rsid w:val="00F776DB"/>
    <w:rsid w:val="00FB3F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8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8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8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46</TotalTime>
  <Pages>5</Pages>
  <Words>66</Words>
  <Characters>394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459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13</cp:revision>
  <cp:lastPrinted>2013-02-10T18:25:00Z</cp:lastPrinted>
  <dcterms:created xsi:type="dcterms:W3CDTF">2013-01-06T15:34:00Z</dcterms:created>
  <dcterms:modified xsi:type="dcterms:W3CDTF">2013-02-10T18:26:00Z</dcterms:modified>
</cp:coreProperties>
</file>