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1BB0" w:rsidRPr="00561BB0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Gotická architektura</w:t>
      </w:r>
      <w:r w:rsidR="007A0E40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DD06C0" w:rsidRDefault="00240766" w:rsidP="00DD06C0">
      <w:pPr>
        <w:widowControl w:val="0"/>
        <w:numPr>
          <w:ilvl w:val="0"/>
          <w:numId w:val="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Jmenujte všechny doplňující znaky gotiky</w:t>
      </w:r>
      <w:r w:rsidR="00DD06C0">
        <w:rPr>
          <w:snapToGrid w:val="0"/>
          <w:sz w:val="24"/>
          <w:szCs w:val="24"/>
        </w:rPr>
        <w:t xml:space="preserve">. </w:t>
      </w:r>
    </w:p>
    <w:p w:rsidR="00DD06C0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Nakreslete gotickou vějířovitou, hvězdicovitou a síťovou klenbu.</w:t>
      </w:r>
    </w:p>
    <w:p w:rsidR="00DD06C0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Nakreslete a popište fiálu.</w:t>
      </w:r>
      <w:r w:rsidRPr="00DD06C0">
        <w:rPr>
          <w:snapToGrid w:val="0"/>
          <w:sz w:val="24"/>
          <w:szCs w:val="24"/>
        </w:rPr>
        <w:t xml:space="preserve"> </w:t>
      </w:r>
    </w:p>
    <w:p w:rsidR="00DD06C0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Nakreslete gotický detail lilie. Kde tento detail na gotické stavbě nalezneme?</w:t>
      </w:r>
    </w:p>
    <w:p w:rsidR="00240766" w:rsidRDefault="00240766" w:rsidP="00DD06C0">
      <w:pPr>
        <w:widowControl w:val="0"/>
        <w:numPr>
          <w:ilvl w:val="0"/>
          <w:numId w:val="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Popište gotické měšťanské domy, schematicky nakreslete.</w:t>
      </w:r>
    </w:p>
    <w:p w:rsidR="00DD06C0" w:rsidRPr="00DD06C0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Co víte</w:t>
      </w:r>
      <w:r w:rsidRPr="00DD06C0">
        <w:rPr>
          <w:snapToGrid w:val="0"/>
          <w:sz w:val="24"/>
          <w:szCs w:val="24"/>
        </w:rPr>
        <w:t xml:space="preserve"> o gotickýc</w:t>
      </w:r>
      <w:r>
        <w:rPr>
          <w:snapToGrid w:val="0"/>
          <w:sz w:val="24"/>
          <w:szCs w:val="24"/>
        </w:rPr>
        <w:t>h hradech, jaké obsahoval části? U</w:t>
      </w:r>
      <w:r w:rsidRPr="00DD06C0">
        <w:rPr>
          <w:snapToGrid w:val="0"/>
          <w:sz w:val="24"/>
          <w:szCs w:val="24"/>
        </w:rPr>
        <w:t>veď</w:t>
      </w:r>
      <w:r>
        <w:rPr>
          <w:snapToGrid w:val="0"/>
          <w:sz w:val="24"/>
          <w:szCs w:val="24"/>
        </w:rPr>
        <w:t>te</w:t>
      </w:r>
      <w:r w:rsidRPr="00DD06C0">
        <w:rPr>
          <w:snapToGrid w:val="0"/>
          <w:sz w:val="24"/>
          <w:szCs w:val="24"/>
        </w:rPr>
        <w:t xml:space="preserve"> příklady hradů u nás.</w:t>
      </w:r>
    </w:p>
    <w:p w:rsidR="00DD06C0" w:rsidRPr="00DD06C0" w:rsidRDefault="00DD06C0" w:rsidP="00DD06C0">
      <w:pPr>
        <w:widowControl w:val="0"/>
        <w:numPr>
          <w:ilvl w:val="0"/>
          <w:numId w:val="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Jaké znáte významné gotické památky v Praze?</w:t>
      </w:r>
    </w:p>
    <w:p w:rsidR="00170134" w:rsidRPr="00170134" w:rsidRDefault="00170134" w:rsidP="00170134">
      <w:pPr>
        <w:ind w:firstLine="426"/>
        <w:rPr>
          <w:rFonts w:asciiTheme="minorHAnsi" w:hAnsiTheme="minorHAnsi"/>
          <w:b/>
          <w:lang w:val="en-GB"/>
        </w:rPr>
      </w:pPr>
    </w:p>
    <w:p w:rsidR="00170134" w:rsidRDefault="00170134" w:rsidP="00CF5667">
      <w:pPr>
        <w:spacing w:before="0" w:after="0"/>
        <w:ind w:left="426"/>
        <w:rPr>
          <w:rFonts w:asciiTheme="minorHAnsi" w:hAnsiTheme="minorHAnsi"/>
          <w:lang w:val="en-GB"/>
        </w:rPr>
      </w:pPr>
    </w:p>
    <w:p w:rsidR="003C1852" w:rsidRDefault="00170134" w:rsidP="00780F72">
      <w:pPr>
        <w:spacing w:before="0" w:after="0" w:line="276" w:lineRule="auto"/>
        <w:rPr>
          <w:snapToGrid w:val="0"/>
          <w:sz w:val="24"/>
          <w:szCs w:val="24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  <w:r w:rsidR="003C1852">
        <w:rPr>
          <w:snapToGrid w:val="0"/>
          <w:sz w:val="24"/>
          <w:szCs w:val="24"/>
        </w:rPr>
        <w:lastRenderedPageBreak/>
        <w:t xml:space="preserve">Popište obrazovou přílohu (místo, kde se objekt </w:t>
      </w:r>
      <w:r w:rsidR="00561BB0">
        <w:rPr>
          <w:snapToGrid w:val="0"/>
          <w:sz w:val="24"/>
          <w:szCs w:val="24"/>
        </w:rPr>
        <w:t xml:space="preserve">či detail </w:t>
      </w:r>
      <w:r w:rsidR="003C1852">
        <w:rPr>
          <w:snapToGrid w:val="0"/>
          <w:sz w:val="24"/>
          <w:szCs w:val="24"/>
        </w:rPr>
        <w:t xml:space="preserve">nachází, vše co o </w:t>
      </w:r>
      <w:r w:rsidR="00561BB0">
        <w:rPr>
          <w:snapToGrid w:val="0"/>
          <w:sz w:val="24"/>
          <w:szCs w:val="24"/>
        </w:rPr>
        <w:t>obrázku</w:t>
      </w:r>
      <w:r w:rsidR="003C1852">
        <w:rPr>
          <w:snapToGrid w:val="0"/>
          <w:sz w:val="24"/>
          <w:szCs w:val="24"/>
        </w:rPr>
        <w:t xml:space="preserve"> víte):</w:t>
      </w:r>
    </w:p>
    <w:p w:rsidR="009A4A28" w:rsidRDefault="009A4A28" w:rsidP="009A4A28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9A4A28" w:rsidRDefault="00240766" w:rsidP="009A4A28">
      <w:pPr>
        <w:spacing w:before="0" w:after="0" w:line="276" w:lineRule="auto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t>OBR. 1</w:t>
      </w:r>
      <w:r w:rsidR="009A4A28">
        <w:rPr>
          <w:b/>
          <w:snapToGrid w:val="0"/>
          <w:sz w:val="24"/>
          <w:szCs w:val="24"/>
        </w:rPr>
        <w:t xml:space="preserve"> </w:t>
      </w:r>
      <w:r w:rsidR="009A4A28">
        <w:rPr>
          <w:snapToGrid w:val="0"/>
          <w:sz w:val="24"/>
          <w:szCs w:val="24"/>
          <w:lang w:val="en-US"/>
        </w:rPr>
        <w:t>[</w:t>
      </w:r>
      <w:proofErr w:type="spellStart"/>
      <w:r w:rsidR="009A4A28">
        <w:rPr>
          <w:snapToGrid w:val="0"/>
          <w:sz w:val="24"/>
          <w:szCs w:val="24"/>
          <w:lang w:val="en-US"/>
        </w:rPr>
        <w:t>zdroj</w:t>
      </w:r>
      <w:proofErr w:type="spellEnd"/>
      <w:r w:rsidR="009A4A28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9A4A28">
        <w:rPr>
          <w:snapToGrid w:val="0"/>
          <w:sz w:val="24"/>
          <w:szCs w:val="24"/>
          <w:lang w:val="en-US"/>
        </w:rPr>
        <w:t>vlastní</w:t>
      </w:r>
      <w:proofErr w:type="spellEnd"/>
      <w:r w:rsidR="009A4A28">
        <w:rPr>
          <w:snapToGrid w:val="0"/>
          <w:sz w:val="24"/>
          <w:szCs w:val="24"/>
          <w:lang w:val="en-US"/>
        </w:rPr>
        <w:t>]</w:t>
      </w:r>
    </w:p>
    <w:p w:rsidR="00240766" w:rsidRPr="00243633" w:rsidRDefault="00240766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240766" w:rsidRDefault="00240766" w:rsidP="00CF5667">
      <w:pPr>
        <w:spacing w:before="0" w:after="0" w:line="276" w:lineRule="auto"/>
        <w:ind w:left="360"/>
        <w:rPr>
          <w:snapToGrid w:val="0"/>
          <w:sz w:val="24"/>
          <w:szCs w:val="24"/>
        </w:rPr>
      </w:pPr>
      <w:r w:rsidRPr="00240766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266950" cy="5029200"/>
            <wp:effectExtent l="19050" t="0" r="0" b="0"/>
            <wp:docPr id="3" name="obrázek 1" descr="Louvre,Staroměstská radnice,schema měšťanského domu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Louvre,Staroměstská radnice,schema měšťanského domu.jp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lum bright="10000"/>
                    </a:blip>
                    <a:srcRect r="47025" b="8453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50292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9A4A28" w:rsidRDefault="009A4A28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9A4A28" w:rsidRDefault="00CF5667" w:rsidP="009A4A28">
      <w:pPr>
        <w:spacing w:before="0" w:after="0" w:line="276" w:lineRule="auto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lastRenderedPageBreak/>
        <w:t>OBR. 2</w:t>
      </w:r>
      <w:r w:rsidR="009A4A28">
        <w:rPr>
          <w:b/>
          <w:snapToGrid w:val="0"/>
          <w:sz w:val="24"/>
          <w:szCs w:val="24"/>
        </w:rPr>
        <w:t xml:space="preserve"> </w:t>
      </w:r>
      <w:r w:rsidR="009A4A28">
        <w:rPr>
          <w:snapToGrid w:val="0"/>
          <w:sz w:val="24"/>
          <w:szCs w:val="24"/>
          <w:lang w:val="en-US"/>
        </w:rPr>
        <w:t>[</w:t>
      </w:r>
      <w:proofErr w:type="spellStart"/>
      <w:r w:rsidR="009A4A28">
        <w:rPr>
          <w:snapToGrid w:val="0"/>
          <w:sz w:val="24"/>
          <w:szCs w:val="24"/>
          <w:lang w:val="en-US"/>
        </w:rPr>
        <w:t>zdroj</w:t>
      </w:r>
      <w:proofErr w:type="spellEnd"/>
      <w:r w:rsidR="009A4A28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9A4A28">
        <w:rPr>
          <w:snapToGrid w:val="0"/>
          <w:sz w:val="24"/>
          <w:szCs w:val="24"/>
          <w:lang w:val="en-US"/>
        </w:rPr>
        <w:t>vlastní</w:t>
      </w:r>
      <w:proofErr w:type="spellEnd"/>
      <w:r w:rsidR="009A4A28">
        <w:rPr>
          <w:snapToGrid w:val="0"/>
          <w:sz w:val="24"/>
          <w:szCs w:val="24"/>
          <w:lang w:val="en-US"/>
        </w:rPr>
        <w:t>]</w:t>
      </w:r>
    </w:p>
    <w:p w:rsidR="00CF5667" w:rsidRPr="00243633" w:rsidRDefault="00CF5667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CF5667" w:rsidRDefault="00CF5667" w:rsidP="003C1852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 w:rsidRPr="00CF5667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476500" cy="1866900"/>
            <wp:effectExtent l="19050" t="0" r="0" b="0"/>
            <wp:docPr id="5" name="obrázek 2" descr="gotické znaky-fiála,vimper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gotické znaky-fiála,vimperk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contrast="20000"/>
                    </a:blip>
                    <a:srcRect l="67084" t="7703" b="71852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86690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9A4A28" w:rsidRDefault="00CF5667" w:rsidP="009A4A28">
      <w:pPr>
        <w:spacing w:before="0" w:after="0" w:line="276" w:lineRule="auto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t>OBR. 3</w:t>
      </w:r>
      <w:r w:rsidR="009A4A28">
        <w:rPr>
          <w:b/>
          <w:snapToGrid w:val="0"/>
          <w:sz w:val="24"/>
          <w:szCs w:val="24"/>
        </w:rPr>
        <w:t xml:space="preserve"> </w:t>
      </w:r>
      <w:r w:rsidR="009A4A28">
        <w:rPr>
          <w:snapToGrid w:val="0"/>
          <w:sz w:val="24"/>
          <w:szCs w:val="24"/>
          <w:lang w:val="en-US"/>
        </w:rPr>
        <w:t>[</w:t>
      </w:r>
      <w:proofErr w:type="spellStart"/>
      <w:r w:rsidR="009A4A28">
        <w:rPr>
          <w:snapToGrid w:val="0"/>
          <w:sz w:val="24"/>
          <w:szCs w:val="24"/>
          <w:lang w:val="en-US"/>
        </w:rPr>
        <w:t>zdroj</w:t>
      </w:r>
      <w:proofErr w:type="spellEnd"/>
      <w:r w:rsidR="009A4A28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9A4A28">
        <w:rPr>
          <w:snapToGrid w:val="0"/>
          <w:sz w:val="24"/>
          <w:szCs w:val="24"/>
          <w:lang w:val="en-US"/>
        </w:rPr>
        <w:t>vlastní</w:t>
      </w:r>
      <w:proofErr w:type="spellEnd"/>
      <w:r w:rsidR="009A4A28">
        <w:rPr>
          <w:snapToGrid w:val="0"/>
          <w:sz w:val="24"/>
          <w:szCs w:val="24"/>
          <w:lang w:val="en-US"/>
        </w:rPr>
        <w:t>]</w:t>
      </w:r>
    </w:p>
    <w:p w:rsidR="00CF5667" w:rsidRPr="00243633" w:rsidRDefault="00CF5667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CF5667" w:rsidRDefault="00CF5667" w:rsidP="00711F45">
      <w:pPr>
        <w:spacing w:before="0" w:after="0" w:line="276" w:lineRule="auto"/>
        <w:ind w:left="360"/>
        <w:rPr>
          <w:snapToGrid w:val="0"/>
          <w:sz w:val="24"/>
          <w:szCs w:val="24"/>
        </w:rPr>
      </w:pPr>
      <w:r w:rsidRPr="00CF5667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981325" cy="1981200"/>
            <wp:effectExtent l="19050" t="0" r="9525" b="0"/>
            <wp:docPr id="7" name="obrázek 3" descr="hrad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hrady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10000"/>
                    </a:blip>
                    <a:srcRect t="41973" r="51309" b="33957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9812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9A4A28" w:rsidRDefault="00CF5667" w:rsidP="009A4A28">
      <w:pPr>
        <w:spacing w:before="0" w:after="0" w:line="276" w:lineRule="auto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t>OBR. 4</w:t>
      </w:r>
      <w:r w:rsidR="009A4A28">
        <w:rPr>
          <w:b/>
          <w:snapToGrid w:val="0"/>
          <w:sz w:val="24"/>
          <w:szCs w:val="24"/>
        </w:rPr>
        <w:t xml:space="preserve"> </w:t>
      </w:r>
      <w:r w:rsidR="009A4A28">
        <w:rPr>
          <w:snapToGrid w:val="0"/>
          <w:sz w:val="24"/>
          <w:szCs w:val="24"/>
          <w:lang w:val="en-US"/>
        </w:rPr>
        <w:t>[</w:t>
      </w:r>
      <w:proofErr w:type="spellStart"/>
      <w:r w:rsidR="009A4A28">
        <w:rPr>
          <w:snapToGrid w:val="0"/>
          <w:sz w:val="24"/>
          <w:szCs w:val="24"/>
          <w:lang w:val="en-US"/>
        </w:rPr>
        <w:t>zdroj</w:t>
      </w:r>
      <w:proofErr w:type="spellEnd"/>
      <w:r w:rsidR="009A4A28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9A4A28">
        <w:rPr>
          <w:snapToGrid w:val="0"/>
          <w:sz w:val="24"/>
          <w:szCs w:val="24"/>
          <w:lang w:val="en-US"/>
        </w:rPr>
        <w:t>vlastní</w:t>
      </w:r>
      <w:proofErr w:type="spellEnd"/>
      <w:r w:rsidR="009A4A28">
        <w:rPr>
          <w:snapToGrid w:val="0"/>
          <w:sz w:val="24"/>
          <w:szCs w:val="24"/>
          <w:lang w:val="en-US"/>
        </w:rPr>
        <w:t>]</w:t>
      </w:r>
    </w:p>
    <w:p w:rsidR="00240766" w:rsidRPr="00243633" w:rsidRDefault="00240766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CF5667" w:rsidRDefault="00CF5667" w:rsidP="003C1852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 w:rsidRPr="00CF5667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476500" cy="1752600"/>
            <wp:effectExtent l="19050" t="0" r="0" b="0"/>
            <wp:docPr id="10" name="obrázek 4" descr="Vladislavský sál,Karlův most, Betlémská kapl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Vladislavský sál,Karlův most, Betlémská kaple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bright="10000" contrast="20000"/>
                    </a:blip>
                    <a:srcRect l="65157" t="11685" b="67509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752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9A4A28" w:rsidRDefault="009A4A28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9A4A28" w:rsidRDefault="004C0EC6" w:rsidP="009A4A28">
      <w:pPr>
        <w:spacing w:before="0" w:after="0" w:line="276" w:lineRule="auto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lastRenderedPageBreak/>
        <w:t>OBR. 5</w:t>
      </w:r>
      <w:r w:rsidR="009A4A28">
        <w:rPr>
          <w:b/>
          <w:snapToGrid w:val="0"/>
          <w:sz w:val="24"/>
          <w:szCs w:val="24"/>
        </w:rPr>
        <w:t xml:space="preserve"> </w:t>
      </w:r>
      <w:r w:rsidR="009A4A28">
        <w:rPr>
          <w:snapToGrid w:val="0"/>
          <w:sz w:val="24"/>
          <w:szCs w:val="24"/>
          <w:lang w:val="en-US"/>
        </w:rPr>
        <w:t>[</w:t>
      </w:r>
      <w:proofErr w:type="spellStart"/>
      <w:r w:rsidR="009A4A28">
        <w:rPr>
          <w:snapToGrid w:val="0"/>
          <w:sz w:val="24"/>
          <w:szCs w:val="24"/>
          <w:lang w:val="en-US"/>
        </w:rPr>
        <w:t>zdroj</w:t>
      </w:r>
      <w:proofErr w:type="spellEnd"/>
      <w:r w:rsidR="009A4A28">
        <w:rPr>
          <w:snapToGrid w:val="0"/>
          <w:sz w:val="24"/>
          <w:szCs w:val="24"/>
          <w:lang w:val="en-US"/>
        </w:rPr>
        <w:t xml:space="preserve"> </w:t>
      </w:r>
      <w:proofErr w:type="spellStart"/>
      <w:r w:rsidR="009A4A28">
        <w:rPr>
          <w:snapToGrid w:val="0"/>
          <w:sz w:val="24"/>
          <w:szCs w:val="24"/>
          <w:lang w:val="en-US"/>
        </w:rPr>
        <w:t>vlastní</w:t>
      </w:r>
      <w:proofErr w:type="spellEnd"/>
      <w:r w:rsidR="009A4A28">
        <w:rPr>
          <w:snapToGrid w:val="0"/>
          <w:sz w:val="24"/>
          <w:szCs w:val="24"/>
          <w:lang w:val="en-US"/>
        </w:rPr>
        <w:t>]</w:t>
      </w:r>
    </w:p>
    <w:p w:rsidR="004C0EC6" w:rsidRPr="00243633" w:rsidRDefault="004C0EC6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170134" w:rsidRPr="004C0EC6" w:rsidRDefault="004C0EC6" w:rsidP="004C0EC6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 w:rsidRPr="004C0EC6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3829050" cy="1962150"/>
            <wp:effectExtent l="19050" t="0" r="0" b="0"/>
            <wp:docPr id="12" name="obrázek 5" descr="pozdně gotické klenb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pozdně gotické klenby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 contrast="10000"/>
                    </a:blip>
                    <a:srcRect t="32639" r="8902" b="33333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96215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sectPr w:rsidR="00170134" w:rsidRPr="004C0EC6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2ED2" w:rsidRDefault="00A62ED2" w:rsidP="00CA6778">
      <w:pPr>
        <w:spacing w:before="0" w:after="0"/>
      </w:pPr>
      <w:r>
        <w:separator/>
      </w:r>
    </w:p>
  </w:endnote>
  <w:endnote w:type="continuationSeparator" w:id="0">
    <w:p w:rsidR="00A62ED2" w:rsidRDefault="00A62ED2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2ED2" w:rsidRDefault="00A62ED2" w:rsidP="00CA6778">
      <w:pPr>
        <w:spacing w:before="0" w:after="0"/>
      </w:pPr>
      <w:r>
        <w:separator/>
      </w:r>
    </w:p>
  </w:footnote>
  <w:footnote w:type="continuationSeparator" w:id="0">
    <w:p w:rsidR="00A62ED2" w:rsidRDefault="00A62ED2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C9247A"/>
    <w:multiLevelType w:val="hybridMultilevel"/>
    <w:tmpl w:val="37B69E6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34723"/>
    <w:rsid w:val="000445C7"/>
    <w:rsid w:val="00084AD2"/>
    <w:rsid w:val="000F2E0D"/>
    <w:rsid w:val="000F75FE"/>
    <w:rsid w:val="00121D9B"/>
    <w:rsid w:val="001328A6"/>
    <w:rsid w:val="0015164B"/>
    <w:rsid w:val="00170134"/>
    <w:rsid w:val="0017080B"/>
    <w:rsid w:val="001F1A8E"/>
    <w:rsid w:val="00235DCF"/>
    <w:rsid w:val="00240766"/>
    <w:rsid w:val="00243633"/>
    <w:rsid w:val="00247D1D"/>
    <w:rsid w:val="00252D2D"/>
    <w:rsid w:val="00281EB3"/>
    <w:rsid w:val="002848BA"/>
    <w:rsid w:val="002C185E"/>
    <w:rsid w:val="00375125"/>
    <w:rsid w:val="00377C9F"/>
    <w:rsid w:val="00386ED3"/>
    <w:rsid w:val="003B7217"/>
    <w:rsid w:val="003C040B"/>
    <w:rsid w:val="003C1852"/>
    <w:rsid w:val="003D1D48"/>
    <w:rsid w:val="00441154"/>
    <w:rsid w:val="00441DD0"/>
    <w:rsid w:val="004513CC"/>
    <w:rsid w:val="00494DF5"/>
    <w:rsid w:val="004B0AD8"/>
    <w:rsid w:val="004C0EC6"/>
    <w:rsid w:val="004F1811"/>
    <w:rsid w:val="00543182"/>
    <w:rsid w:val="00561BB0"/>
    <w:rsid w:val="005667E7"/>
    <w:rsid w:val="005813AC"/>
    <w:rsid w:val="00584C20"/>
    <w:rsid w:val="005D4579"/>
    <w:rsid w:val="0060335D"/>
    <w:rsid w:val="00633469"/>
    <w:rsid w:val="006347FB"/>
    <w:rsid w:val="006515B1"/>
    <w:rsid w:val="006516F6"/>
    <w:rsid w:val="00660F82"/>
    <w:rsid w:val="00666590"/>
    <w:rsid w:val="00684206"/>
    <w:rsid w:val="006A5003"/>
    <w:rsid w:val="007067A2"/>
    <w:rsid w:val="00711F45"/>
    <w:rsid w:val="007269D6"/>
    <w:rsid w:val="00780F72"/>
    <w:rsid w:val="00786BF0"/>
    <w:rsid w:val="007A0E40"/>
    <w:rsid w:val="007B388D"/>
    <w:rsid w:val="0085686D"/>
    <w:rsid w:val="00862254"/>
    <w:rsid w:val="008D046A"/>
    <w:rsid w:val="008F0CE5"/>
    <w:rsid w:val="00947E9C"/>
    <w:rsid w:val="009A4A28"/>
    <w:rsid w:val="009B04B4"/>
    <w:rsid w:val="009B2368"/>
    <w:rsid w:val="009C77DA"/>
    <w:rsid w:val="00A031D9"/>
    <w:rsid w:val="00A62ED2"/>
    <w:rsid w:val="00AC1FA9"/>
    <w:rsid w:val="00AD2245"/>
    <w:rsid w:val="00B15D4C"/>
    <w:rsid w:val="00BD446E"/>
    <w:rsid w:val="00BE7F79"/>
    <w:rsid w:val="00CA6778"/>
    <w:rsid w:val="00CA68AF"/>
    <w:rsid w:val="00CB64C5"/>
    <w:rsid w:val="00CE2B06"/>
    <w:rsid w:val="00CF5667"/>
    <w:rsid w:val="00D24984"/>
    <w:rsid w:val="00D37B5F"/>
    <w:rsid w:val="00D37F16"/>
    <w:rsid w:val="00D61F1F"/>
    <w:rsid w:val="00DA3077"/>
    <w:rsid w:val="00DD06C0"/>
    <w:rsid w:val="00E55129"/>
    <w:rsid w:val="00F23263"/>
    <w:rsid w:val="00F90D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2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2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58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00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7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</TotalTime>
  <Pages>5</Pages>
  <Words>95</Words>
  <Characters>562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656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3</cp:revision>
  <dcterms:created xsi:type="dcterms:W3CDTF">2013-01-23T20:54:00Z</dcterms:created>
  <dcterms:modified xsi:type="dcterms:W3CDTF">2013-01-29T08:39:00Z</dcterms:modified>
</cp:coreProperties>
</file>