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7A0E4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104D" w:rsidRPr="001B104D">
        <w:rPr>
          <w:rFonts w:cs="Arial"/>
          <w:b/>
          <w:color w:val="000000"/>
        </w:rPr>
        <w:t xml:space="preserve"> </w:t>
      </w:r>
      <w:r w:rsidR="00F23589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S</w:t>
      </w:r>
      <w:r w:rsidR="00F802AF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tředověk</w:t>
      </w:r>
      <w:r w:rsidR="007A0E40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F23589">
        <w:rPr>
          <w:rFonts w:ascii="Comic Sans MS" w:hAnsi="Comic Sans MS" w:cs="Comic Sans MS"/>
          <w:b/>
          <w:bCs/>
          <w:color w:val="024595"/>
          <w:sz w:val="54"/>
          <w:szCs w:val="54"/>
        </w:rPr>
        <w:t>(křížovka)</w:t>
      </w:r>
      <w:bookmarkStart w:id="0" w:name="_GoBack"/>
      <w:bookmarkEnd w:id="0"/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170134" w:rsidRDefault="00170134" w:rsidP="00170134">
      <w:pPr>
        <w:rPr>
          <w:rFonts w:asciiTheme="minorHAnsi" w:eastAsia="Calibri" w:hAnsiTheme="minorHAnsi" w:cs="Times New Roman"/>
          <w:bCs/>
          <w:color w:val="1F497D" w:themeColor="text2"/>
          <w:lang w:val="en-GB"/>
        </w:rPr>
      </w:pPr>
    </w:p>
    <w:p w:rsidR="007B388D" w:rsidRDefault="007B388D" w:rsidP="00170134">
      <w:pPr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BD27D5" w:rsidRDefault="00BD27D5" w:rsidP="00BD27D5">
      <w:pPr>
        <w:widowControl w:val="0"/>
        <w:spacing w:before="0" w:after="0" w:line="240" w:lineRule="atLeast"/>
        <w:ind w:left="360"/>
        <w:rPr>
          <w:snapToGrid w:val="0"/>
          <w:sz w:val="24"/>
          <w:szCs w:val="24"/>
        </w:rPr>
      </w:pPr>
    </w:p>
    <w:p w:rsidR="00F802AF" w:rsidRPr="00ED28B1" w:rsidRDefault="00F802AF" w:rsidP="0020122C">
      <w:pPr>
        <w:pStyle w:val="Odstavecseseznamem"/>
        <w:numPr>
          <w:ilvl w:val="0"/>
          <w:numId w:val="8"/>
        </w:numPr>
        <w:spacing w:before="0" w:after="200" w:line="276" w:lineRule="auto"/>
      </w:pPr>
      <w:r w:rsidRPr="00ED28B1">
        <w:t>Vyř</w:t>
      </w:r>
      <w:r w:rsidR="004D3159">
        <w:t>ešte křížovku a vysvětlete poje</w:t>
      </w:r>
      <w:r w:rsidRPr="00ED28B1">
        <w:t>m, který je tajenkou.</w:t>
      </w:r>
      <w:r>
        <w:t xml:space="preserve"> Ke kterému slohu se pojí?</w:t>
      </w:r>
    </w:p>
    <w:p w:rsidR="00F802AF" w:rsidRPr="00ED28B1" w:rsidRDefault="00F802AF" w:rsidP="00F802AF">
      <w:pPr>
        <w:rPr>
          <w:rFonts w:asciiTheme="minorHAnsi" w:hAnsiTheme="minorHAnsi"/>
        </w:rPr>
      </w:pPr>
    </w:p>
    <w:tbl>
      <w:tblPr>
        <w:tblStyle w:val="Mkatabulky"/>
        <w:tblW w:w="9639" w:type="dxa"/>
        <w:tblLook w:val="04A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F802AF" w:rsidRPr="00ED28B1" w:rsidTr="00DE4626"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1.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Pr="009F4BFD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shd w:val="clear" w:color="auto" w:fill="FFFF00"/>
          </w:tcPr>
          <w:p w:rsidR="00F802AF" w:rsidRPr="00B02F31" w:rsidRDefault="00F802AF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802AF" w:rsidRPr="00ED28B1" w:rsidRDefault="00E336EE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noProof/>
                <w:lang w:eastAsia="cs-CZ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6" type="#_x0000_t32" style="position:absolute;left:0;text-align:left;margin-left:-4.65pt;margin-top:1.6pt;width:27.75pt;height:23.25pt;flip:x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"/>
              </w:pict>
            </w:r>
            <w:r>
              <w:rPr>
                <w:rFonts w:asciiTheme="minorHAnsi" w:hAnsiTheme="minorHAnsi"/>
                <w:noProof/>
                <w:lang w:eastAsia="cs-CZ"/>
              </w:rPr>
              <w:pict>
                <v:shape id="AutoShape 2" o:spid="_x0000_s1029" type="#_x0000_t32" style="position:absolute;left:0;text-align:left;margin-left:-4.65pt;margin-top:1.6pt;width:27.75pt;height:23.2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"/>
              </w:pict>
            </w: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</w:tr>
      <w:tr w:rsidR="00F802AF" w:rsidRPr="00ED28B1" w:rsidTr="00DE4626">
        <w:trPr>
          <w:gridAfter w:val="2"/>
          <w:wAfter w:w="1134" w:type="dxa"/>
        </w:trPr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2.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Pr="009F4BFD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shd w:val="clear" w:color="auto" w:fill="FFFF00"/>
          </w:tcPr>
          <w:p w:rsidR="00F802AF" w:rsidRPr="00B02F31" w:rsidRDefault="00F802AF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</w:tr>
      <w:tr w:rsidR="00F802AF" w:rsidRPr="00ED28B1" w:rsidTr="00DE4626"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3.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Pr="009F4BFD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shd w:val="clear" w:color="auto" w:fill="FFFF00"/>
          </w:tcPr>
          <w:p w:rsidR="00F802AF" w:rsidRPr="00B02F31" w:rsidRDefault="00F802AF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</w:tr>
      <w:tr w:rsidR="00F802AF" w:rsidRPr="00ED28B1" w:rsidTr="00DE4626">
        <w:trPr>
          <w:gridAfter w:val="3"/>
          <w:wAfter w:w="1701" w:type="dxa"/>
        </w:trPr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4.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Pr="009F4BFD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shd w:val="clear" w:color="auto" w:fill="FFFF00"/>
          </w:tcPr>
          <w:p w:rsidR="00F802AF" w:rsidRPr="00B02F31" w:rsidRDefault="00F802AF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</w:tr>
      <w:tr w:rsidR="00F802AF" w:rsidRPr="00ED28B1" w:rsidTr="00DE4626">
        <w:trPr>
          <w:gridAfter w:val="2"/>
          <w:wAfter w:w="1134" w:type="dxa"/>
        </w:trPr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5.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Pr="009F4BFD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shd w:val="clear" w:color="auto" w:fill="FFFF00"/>
          </w:tcPr>
          <w:p w:rsidR="00F802AF" w:rsidRPr="00B02F31" w:rsidRDefault="00F802AF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</w:tr>
      <w:tr w:rsidR="00F802AF" w:rsidRPr="00ED28B1" w:rsidTr="00DE4626">
        <w:trPr>
          <w:gridAfter w:val="6"/>
          <w:wAfter w:w="3402" w:type="dxa"/>
        </w:trPr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6.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Pr="009F4BFD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shd w:val="clear" w:color="auto" w:fill="FFFF00"/>
          </w:tcPr>
          <w:p w:rsidR="00F802AF" w:rsidRPr="00B02F31" w:rsidRDefault="00F802AF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</w:p>
        </w:tc>
      </w:tr>
      <w:tr w:rsidR="00F802AF" w:rsidRPr="000D0467" w:rsidTr="00DE4626">
        <w:trPr>
          <w:gridAfter w:val="3"/>
          <w:wAfter w:w="1701" w:type="dxa"/>
        </w:trPr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7.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F802AF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802AF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Pr="00ED28B1" w:rsidRDefault="00E336EE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noProof/>
                <w:lang w:eastAsia="cs-CZ"/>
              </w:rPr>
              <w:pict>
                <v:shape id="AutoShape 8" o:spid="_x0000_s1028" type="#_x0000_t32" style="position:absolute;left:0;text-align:left;margin-left:-5.25pt;margin-top:.5pt;width:27.75pt;height:23.2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aLHIQIAAD8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"/>
              </w:pict>
            </w:r>
            <w:r>
              <w:rPr>
                <w:rFonts w:asciiTheme="minorHAnsi" w:hAnsiTheme="minorHAnsi"/>
                <w:noProof/>
                <w:lang w:eastAsia="cs-CZ"/>
              </w:rPr>
              <w:pict>
                <v:shape id="AutoShape 9" o:spid="_x0000_s1027" type="#_x0000_t32" style="position:absolute;left:0;text-align:left;margin-left:-5.25pt;margin-top:.5pt;width:27.75pt;height:23.25pt;flip:x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"/>
              </w:pict>
            </w:r>
          </w:p>
        </w:tc>
        <w:tc>
          <w:tcPr>
            <w:tcW w:w="567" w:type="dxa"/>
          </w:tcPr>
          <w:p w:rsidR="00F802AF" w:rsidRPr="009F4BFD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shd w:val="clear" w:color="auto" w:fill="FFFF00"/>
          </w:tcPr>
          <w:p w:rsidR="00F802AF" w:rsidRDefault="00F802AF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567" w:type="dxa"/>
          </w:tcPr>
          <w:p w:rsidR="00F802AF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Pr="000D0467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</w:tr>
      <w:tr w:rsidR="00F802AF" w:rsidRPr="00ED28B1" w:rsidTr="00DE4626">
        <w:trPr>
          <w:gridAfter w:val="5"/>
          <w:wAfter w:w="2835" w:type="dxa"/>
        </w:trPr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8.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Pr="009F4BFD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shd w:val="clear" w:color="auto" w:fill="FFFF00"/>
          </w:tcPr>
          <w:p w:rsidR="00F802AF" w:rsidRPr="00B02F31" w:rsidRDefault="00F802AF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</w:tr>
      <w:tr w:rsidR="00F802AF" w:rsidRPr="00ED28B1" w:rsidTr="00DE4626">
        <w:trPr>
          <w:gridAfter w:val="2"/>
          <w:wAfter w:w="1134" w:type="dxa"/>
        </w:trPr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9.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Pr="009F4BFD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shd w:val="clear" w:color="auto" w:fill="FFFF00"/>
          </w:tcPr>
          <w:p w:rsidR="00F802AF" w:rsidRPr="00B02F31" w:rsidRDefault="00F802AF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vAlign w:val="center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vAlign w:val="center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</w:tr>
      <w:tr w:rsidR="00F802AF" w:rsidRPr="00ED28B1" w:rsidTr="00DE4626">
        <w:trPr>
          <w:gridAfter w:val="4"/>
          <w:wAfter w:w="2268" w:type="dxa"/>
        </w:trPr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10.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Pr="009F4BFD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shd w:val="clear" w:color="auto" w:fill="FFFF00"/>
          </w:tcPr>
          <w:p w:rsidR="00F802AF" w:rsidRPr="00B02F31" w:rsidRDefault="00F802AF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567" w:type="dxa"/>
            <w:vAlign w:val="center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vAlign w:val="center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</w:tr>
      <w:tr w:rsidR="00F802AF" w:rsidRPr="00ED28B1" w:rsidTr="00DE4626">
        <w:trPr>
          <w:gridAfter w:val="6"/>
          <w:wAfter w:w="3402" w:type="dxa"/>
        </w:trPr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11.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Pr="00ED28B1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F802AF" w:rsidRDefault="00F802AF" w:rsidP="00884F0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567" w:type="dxa"/>
            <w:shd w:val="clear" w:color="auto" w:fill="FFFF00"/>
          </w:tcPr>
          <w:p w:rsidR="00F802AF" w:rsidRDefault="00F802AF" w:rsidP="00884F0D">
            <w:pPr>
              <w:jc w:val="center"/>
              <w:rPr>
                <w:rFonts w:asciiTheme="minorHAnsi" w:hAnsiTheme="minorHAnsi"/>
                <w:highlight w:val="yellow"/>
              </w:rPr>
            </w:pPr>
          </w:p>
        </w:tc>
      </w:tr>
    </w:tbl>
    <w:p w:rsidR="00F802AF" w:rsidRDefault="00F802AF" w:rsidP="00F802AF">
      <w:pPr>
        <w:rPr>
          <w:rFonts w:asciiTheme="minorHAnsi" w:hAnsiTheme="minorHAnsi"/>
        </w:rPr>
      </w:pPr>
    </w:p>
    <w:p w:rsidR="00714895" w:rsidRDefault="00714895">
      <w:pPr>
        <w:spacing w:before="0" w:after="200"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tbl>
      <w:tblPr>
        <w:tblStyle w:val="Mkatabulky"/>
        <w:tblW w:w="0" w:type="auto"/>
        <w:tblLook w:val="04A0"/>
      </w:tblPr>
      <w:tblGrid>
        <w:gridCol w:w="537"/>
        <w:gridCol w:w="8720"/>
      </w:tblGrid>
      <w:tr w:rsidR="00F802AF" w:rsidRPr="00ED28B1" w:rsidTr="00884F0D">
        <w:trPr>
          <w:trHeight w:val="512"/>
        </w:trPr>
        <w:tc>
          <w:tcPr>
            <w:tcW w:w="537" w:type="dxa"/>
          </w:tcPr>
          <w:p w:rsidR="00F802AF" w:rsidRPr="00ED28B1" w:rsidRDefault="00F802AF" w:rsidP="00884F0D">
            <w:pPr>
              <w:ind w:right="-108"/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lastRenderedPageBreak/>
              <w:t>1.</w:t>
            </w:r>
          </w:p>
        </w:tc>
        <w:tc>
          <w:tcPr>
            <w:tcW w:w="8720" w:type="dxa"/>
            <w:tcBorders>
              <w:bottom w:val="single" w:sz="4" w:space="0" w:color="auto"/>
            </w:tcBorders>
          </w:tcPr>
          <w:p w:rsidR="00F802AF" w:rsidRPr="00ED28B1" w:rsidRDefault="00F802AF" w:rsidP="00884F0D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</w:t>
            </w:r>
            <w:r w:rsidRPr="001721AF">
              <w:rPr>
                <w:rFonts w:asciiTheme="minorHAnsi" w:hAnsiTheme="minorHAnsi"/>
              </w:rPr>
              <w:t>odorovný pás pod římsou v románské architektuře</w:t>
            </w:r>
            <w:r>
              <w:rPr>
                <w:rFonts w:asciiTheme="minorHAnsi" w:hAnsiTheme="minorHAnsi"/>
              </w:rPr>
              <w:t>.</w:t>
            </w:r>
          </w:p>
        </w:tc>
      </w:tr>
      <w:tr w:rsidR="00F802AF" w:rsidRPr="00ED28B1" w:rsidTr="00884F0D">
        <w:trPr>
          <w:trHeight w:val="1039"/>
        </w:trPr>
        <w:tc>
          <w:tcPr>
            <w:tcW w:w="537" w:type="dxa"/>
          </w:tcPr>
          <w:p w:rsidR="00F802AF" w:rsidRPr="00ED28B1" w:rsidRDefault="00F802AF" w:rsidP="00884F0D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2.</w:t>
            </w:r>
          </w:p>
        </w:tc>
        <w:tc>
          <w:tcPr>
            <w:tcW w:w="8720" w:type="dxa"/>
            <w:tcBorders>
              <w:bottom w:val="single" w:sz="4" w:space="0" w:color="auto"/>
            </w:tcBorders>
          </w:tcPr>
          <w:p w:rsidR="00F802AF" w:rsidRPr="00ED28B1" w:rsidRDefault="00F802AF" w:rsidP="00F2358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</w:t>
            </w:r>
            <w:r w:rsidRPr="00186ED8">
              <w:rPr>
                <w:rFonts w:asciiTheme="minorHAnsi" w:hAnsiTheme="minorHAnsi"/>
              </w:rPr>
              <w:t xml:space="preserve">udovy sloužící muslimům k uctívání islámského boha. Nejznámější je ve španělské </w:t>
            </w:r>
            <w:proofErr w:type="spellStart"/>
            <w:r w:rsidRPr="00186ED8">
              <w:rPr>
                <w:rFonts w:asciiTheme="minorHAnsi" w:hAnsiTheme="minorHAnsi"/>
              </w:rPr>
              <w:t>Cordobě</w:t>
            </w:r>
            <w:proofErr w:type="spellEnd"/>
            <w:r w:rsidRPr="00186ED8">
              <w:rPr>
                <w:rFonts w:asciiTheme="minorHAnsi" w:hAnsiTheme="minorHAnsi"/>
              </w:rPr>
              <w:t xml:space="preserve"> z</w:t>
            </w:r>
            <w:r w:rsidR="00F23589">
              <w:rPr>
                <w:rFonts w:asciiTheme="minorHAnsi" w:hAnsiTheme="minorHAnsi"/>
              </w:rPr>
              <w:t> </w:t>
            </w:r>
            <w:r w:rsidRPr="00186ED8">
              <w:rPr>
                <w:rFonts w:asciiTheme="minorHAnsi" w:hAnsiTheme="minorHAnsi"/>
              </w:rPr>
              <w:t>10.</w:t>
            </w:r>
            <w:r>
              <w:rPr>
                <w:rFonts w:asciiTheme="minorHAnsi" w:hAnsiTheme="minorHAnsi"/>
              </w:rPr>
              <w:t xml:space="preserve"> </w:t>
            </w:r>
            <w:r w:rsidRPr="00186ED8">
              <w:rPr>
                <w:rFonts w:asciiTheme="minorHAnsi" w:hAnsiTheme="minorHAnsi"/>
              </w:rPr>
              <w:t>st. Vyskytují se po celém světě, přičemž nejrozšíř</w:t>
            </w:r>
            <w:r w:rsidR="00F23589">
              <w:rPr>
                <w:rFonts w:asciiTheme="minorHAnsi" w:hAnsiTheme="minorHAnsi"/>
              </w:rPr>
              <w:t>enější jsou v arabských zemích a </w:t>
            </w:r>
            <w:r w:rsidRPr="00186ED8">
              <w:rPr>
                <w:rFonts w:asciiTheme="minorHAnsi" w:hAnsiTheme="minorHAnsi"/>
              </w:rPr>
              <w:t>Turecku, kde je islám převažující náboženství.</w:t>
            </w:r>
          </w:p>
        </w:tc>
      </w:tr>
      <w:tr w:rsidR="00F802AF" w:rsidRPr="00ED28B1" w:rsidTr="00884F0D">
        <w:trPr>
          <w:trHeight w:val="783"/>
        </w:trPr>
        <w:tc>
          <w:tcPr>
            <w:tcW w:w="537" w:type="dxa"/>
          </w:tcPr>
          <w:p w:rsidR="00F802AF" w:rsidRPr="00ED28B1" w:rsidRDefault="00F802AF" w:rsidP="00884F0D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3.</w:t>
            </w:r>
          </w:p>
        </w:tc>
        <w:tc>
          <w:tcPr>
            <w:tcW w:w="8720" w:type="dxa"/>
            <w:tcBorders>
              <w:top w:val="single" w:sz="4" w:space="0" w:color="auto"/>
              <w:bottom w:val="single" w:sz="4" w:space="0" w:color="auto"/>
            </w:tcBorders>
          </w:tcPr>
          <w:p w:rsidR="00F802AF" w:rsidRPr="00ED28B1" w:rsidRDefault="00F802AF" w:rsidP="00884F0D">
            <w:pPr>
              <w:rPr>
                <w:rFonts w:asciiTheme="minorHAnsi" w:hAnsiTheme="minorHAnsi"/>
              </w:rPr>
            </w:pPr>
            <w:r w:rsidRPr="00B74A38">
              <w:rPr>
                <w:rFonts w:asciiTheme="minorHAnsi" w:hAnsiTheme="minorHAnsi"/>
              </w:rPr>
              <w:t>Ornamenty používané v islámské architektuře, složené z geometrických a rostlinných motivů, pokrývaly plochy stěn vně i uvnitř.</w:t>
            </w:r>
          </w:p>
        </w:tc>
      </w:tr>
      <w:tr w:rsidR="00F802AF" w:rsidRPr="00ED28B1" w:rsidTr="00884F0D">
        <w:trPr>
          <w:trHeight w:val="783"/>
        </w:trPr>
        <w:tc>
          <w:tcPr>
            <w:tcW w:w="537" w:type="dxa"/>
          </w:tcPr>
          <w:p w:rsidR="00F802AF" w:rsidRPr="00ED28B1" w:rsidRDefault="00F802AF" w:rsidP="00884F0D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4.</w:t>
            </w:r>
          </w:p>
        </w:tc>
        <w:tc>
          <w:tcPr>
            <w:tcW w:w="8720" w:type="dxa"/>
            <w:tcBorders>
              <w:top w:val="single" w:sz="4" w:space="0" w:color="auto"/>
              <w:right w:val="single" w:sz="4" w:space="0" w:color="auto"/>
            </w:tcBorders>
          </w:tcPr>
          <w:p w:rsidR="00F802AF" w:rsidRPr="00ED28B1" w:rsidRDefault="00F802AF" w:rsidP="00884F0D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</w:t>
            </w:r>
            <w:r w:rsidRPr="001721AF">
              <w:rPr>
                <w:rFonts w:asciiTheme="minorHAnsi" w:hAnsiTheme="minorHAnsi"/>
              </w:rPr>
              <w:t>ýplň oken barevnými skly spojovanými olovem. Jednotlivá sklíčka jsou skládána v různých ornamentech.</w:t>
            </w:r>
          </w:p>
        </w:tc>
      </w:tr>
      <w:tr w:rsidR="0052511E" w:rsidRPr="00ED28B1" w:rsidTr="0052511E">
        <w:trPr>
          <w:trHeight w:val="768"/>
        </w:trPr>
        <w:tc>
          <w:tcPr>
            <w:tcW w:w="537" w:type="dxa"/>
          </w:tcPr>
          <w:p w:rsidR="0052511E" w:rsidRPr="00ED28B1" w:rsidRDefault="0052511E" w:rsidP="005F1BEF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5.</w:t>
            </w:r>
          </w:p>
        </w:tc>
        <w:tc>
          <w:tcPr>
            <w:tcW w:w="8720" w:type="dxa"/>
          </w:tcPr>
          <w:p w:rsidR="0052511E" w:rsidRPr="00ED28B1" w:rsidRDefault="0052511E" w:rsidP="005F1BE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Stavba ve starokřesťanské architektuře, zpravidla</w:t>
            </w:r>
            <w:r w:rsidRPr="00ED28B1">
              <w:rPr>
                <w:rFonts w:asciiTheme="minorHAnsi" w:hAnsiTheme="minorHAnsi"/>
              </w:rPr>
              <w:t xml:space="preserve"> </w:t>
            </w:r>
            <w:r w:rsidRPr="005D3464">
              <w:rPr>
                <w:rFonts w:asciiTheme="minorHAnsi" w:hAnsiTheme="minorHAnsi"/>
              </w:rPr>
              <w:t>třílodní,</w:t>
            </w:r>
            <w:r>
              <w:rPr>
                <w:rFonts w:asciiTheme="minorHAnsi" w:hAnsiTheme="minorHAnsi"/>
              </w:rPr>
              <w:t xml:space="preserve"> </w:t>
            </w:r>
            <w:r w:rsidRPr="005D3464">
              <w:rPr>
                <w:rFonts w:asciiTheme="minorHAnsi" w:hAnsiTheme="minorHAnsi"/>
              </w:rPr>
              <w:t>později pětilodní</w:t>
            </w:r>
            <w:r>
              <w:rPr>
                <w:rFonts w:asciiTheme="minorHAnsi" w:hAnsiTheme="minorHAnsi"/>
              </w:rPr>
              <w:t>.</w:t>
            </w:r>
            <w:r w:rsidRPr="005D3464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H</w:t>
            </w:r>
            <w:r w:rsidRPr="005D3464">
              <w:rPr>
                <w:rFonts w:asciiTheme="minorHAnsi" w:hAnsiTheme="minorHAnsi"/>
              </w:rPr>
              <w:t>lavní loď byla původně bez stropu s průhledem do krovu, od bočních lodí oddělena sloupy</w:t>
            </w:r>
            <w:r>
              <w:rPr>
                <w:rFonts w:asciiTheme="minorHAnsi" w:hAnsiTheme="minorHAnsi"/>
              </w:rPr>
              <w:t>.</w:t>
            </w:r>
          </w:p>
        </w:tc>
      </w:tr>
      <w:tr w:rsidR="0052511E" w:rsidRPr="00ED28B1" w:rsidTr="0052511E">
        <w:trPr>
          <w:trHeight w:val="512"/>
        </w:trPr>
        <w:tc>
          <w:tcPr>
            <w:tcW w:w="537" w:type="dxa"/>
          </w:tcPr>
          <w:p w:rsidR="0052511E" w:rsidRPr="00ED28B1" w:rsidRDefault="0052511E" w:rsidP="005F1BEF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6.</w:t>
            </w:r>
          </w:p>
        </w:tc>
        <w:tc>
          <w:tcPr>
            <w:tcW w:w="8720" w:type="dxa"/>
          </w:tcPr>
          <w:p w:rsidR="0052511E" w:rsidRPr="00ED28B1" w:rsidRDefault="0052511E" w:rsidP="005F1BEF">
            <w:pPr>
              <w:rPr>
                <w:rFonts w:asciiTheme="minorHAnsi" w:hAnsiTheme="minorHAnsi"/>
              </w:rPr>
            </w:pPr>
            <w:r w:rsidRPr="003D1072">
              <w:rPr>
                <w:rFonts w:asciiTheme="minorHAnsi" w:hAnsiTheme="minorHAnsi"/>
              </w:rPr>
              <w:t>Štít nad oknem nebo dveřmi zdobený kraby, kružbou a fiálami na vrcholu a po stranách</w:t>
            </w:r>
            <w:r>
              <w:rPr>
                <w:rFonts w:asciiTheme="minorHAnsi" w:hAnsiTheme="minorHAnsi"/>
              </w:rPr>
              <w:t>.</w:t>
            </w:r>
          </w:p>
        </w:tc>
      </w:tr>
      <w:tr w:rsidR="0052511E" w:rsidRPr="00ED28B1" w:rsidTr="0052511E">
        <w:trPr>
          <w:trHeight w:val="907"/>
        </w:trPr>
        <w:tc>
          <w:tcPr>
            <w:tcW w:w="537" w:type="dxa"/>
          </w:tcPr>
          <w:p w:rsidR="0052511E" w:rsidRPr="00ED28B1" w:rsidRDefault="0052511E" w:rsidP="005F1BEF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7.</w:t>
            </w:r>
          </w:p>
        </w:tc>
        <w:tc>
          <w:tcPr>
            <w:tcW w:w="8720" w:type="dxa"/>
          </w:tcPr>
          <w:p w:rsidR="0052511E" w:rsidRPr="00ED28B1" w:rsidRDefault="0052511E" w:rsidP="005F1BEF">
            <w:pPr>
              <w:rPr>
                <w:rFonts w:asciiTheme="minorHAnsi" w:hAnsiTheme="minorHAnsi"/>
              </w:rPr>
            </w:pPr>
            <w:r w:rsidRPr="00E979AD">
              <w:rPr>
                <w:rFonts w:asciiTheme="minorHAnsi" w:hAnsiTheme="minorHAnsi"/>
              </w:rPr>
              <w:t>Nejznámější historická památka Indie, je postavena z bílého mramoru a je poset</w:t>
            </w:r>
            <w:r>
              <w:rPr>
                <w:rFonts w:asciiTheme="minorHAnsi" w:hAnsiTheme="minorHAnsi"/>
              </w:rPr>
              <w:t xml:space="preserve">á </w:t>
            </w:r>
            <w:r w:rsidRPr="00E979AD">
              <w:rPr>
                <w:rFonts w:asciiTheme="minorHAnsi" w:hAnsiTheme="minorHAnsi"/>
              </w:rPr>
              <w:t>polodrahokamy. Tato stavba měla svým způsobem vliv na gotiku.</w:t>
            </w:r>
          </w:p>
        </w:tc>
      </w:tr>
      <w:tr w:rsidR="0052511E" w:rsidRPr="00ED28B1" w:rsidTr="0052511E">
        <w:trPr>
          <w:trHeight w:val="512"/>
        </w:trPr>
        <w:tc>
          <w:tcPr>
            <w:tcW w:w="537" w:type="dxa"/>
          </w:tcPr>
          <w:p w:rsidR="0052511E" w:rsidRPr="00ED28B1" w:rsidRDefault="0052511E" w:rsidP="005F1BEF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8.</w:t>
            </w:r>
          </w:p>
        </w:tc>
        <w:tc>
          <w:tcPr>
            <w:tcW w:w="8720" w:type="dxa"/>
          </w:tcPr>
          <w:p w:rsidR="0052511E" w:rsidRPr="00ED28B1" w:rsidRDefault="0052511E" w:rsidP="005F1BEF">
            <w:pPr>
              <w:rPr>
                <w:rFonts w:asciiTheme="minorHAnsi" w:hAnsiTheme="minorHAnsi"/>
              </w:rPr>
            </w:pPr>
            <w:r w:rsidRPr="005D0F9A">
              <w:rPr>
                <w:rFonts w:asciiTheme="minorHAnsi" w:hAnsiTheme="minorHAnsi"/>
              </w:rPr>
              <w:t>Opevněná zemědělská usedlost chráněná hradbami. Obsahuje: kapli, královskou síň, hospodářské stavení a obydlí pro čeládku.</w:t>
            </w:r>
          </w:p>
        </w:tc>
      </w:tr>
      <w:tr w:rsidR="0052511E" w:rsidRPr="00ED28B1" w:rsidTr="0052511E">
        <w:trPr>
          <w:trHeight w:val="471"/>
        </w:trPr>
        <w:tc>
          <w:tcPr>
            <w:tcW w:w="537" w:type="dxa"/>
          </w:tcPr>
          <w:p w:rsidR="0052511E" w:rsidRPr="00ED28B1" w:rsidRDefault="0052511E" w:rsidP="005F1BEF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9.</w:t>
            </w:r>
          </w:p>
        </w:tc>
        <w:tc>
          <w:tcPr>
            <w:tcW w:w="8720" w:type="dxa"/>
          </w:tcPr>
          <w:p w:rsidR="0052511E" w:rsidRPr="00ED28B1" w:rsidRDefault="0052511E" w:rsidP="005F1BE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Svislý plochý</w:t>
            </w:r>
            <w:r w:rsidRPr="001721AF">
              <w:rPr>
                <w:rFonts w:asciiTheme="minorHAnsi" w:hAnsiTheme="minorHAnsi"/>
              </w:rPr>
              <w:t xml:space="preserve"> pás v románské architektuře</w:t>
            </w:r>
            <w:r>
              <w:rPr>
                <w:rFonts w:asciiTheme="minorHAnsi" w:hAnsiTheme="minorHAnsi"/>
              </w:rPr>
              <w:t>.</w:t>
            </w:r>
          </w:p>
        </w:tc>
      </w:tr>
      <w:tr w:rsidR="0052511E" w:rsidRPr="00ED28B1" w:rsidTr="0052511E">
        <w:trPr>
          <w:trHeight w:val="521"/>
        </w:trPr>
        <w:tc>
          <w:tcPr>
            <w:tcW w:w="537" w:type="dxa"/>
          </w:tcPr>
          <w:p w:rsidR="0052511E" w:rsidRPr="00ED28B1" w:rsidRDefault="0052511E" w:rsidP="005F1BEF">
            <w:pPr>
              <w:rPr>
                <w:rFonts w:asciiTheme="minorHAnsi" w:hAnsiTheme="minorHAnsi"/>
              </w:rPr>
            </w:pPr>
            <w:r w:rsidRPr="00ED28B1">
              <w:rPr>
                <w:rFonts w:asciiTheme="minorHAnsi" w:hAnsiTheme="minorHAnsi"/>
              </w:rPr>
              <w:t>10.</w:t>
            </w:r>
          </w:p>
        </w:tc>
        <w:tc>
          <w:tcPr>
            <w:tcW w:w="8720" w:type="dxa"/>
          </w:tcPr>
          <w:p w:rsidR="0052511E" w:rsidRPr="00ED28B1" w:rsidRDefault="0052511E" w:rsidP="005F1BE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</w:t>
            </w:r>
            <w:r w:rsidRPr="001721AF">
              <w:rPr>
                <w:rFonts w:asciiTheme="minorHAnsi" w:hAnsiTheme="minorHAnsi"/>
              </w:rPr>
              <w:t>výrazněný vstup v románské architektuře</w:t>
            </w:r>
            <w:r>
              <w:rPr>
                <w:rFonts w:asciiTheme="minorHAnsi" w:hAnsiTheme="minorHAnsi"/>
              </w:rPr>
              <w:t>.</w:t>
            </w:r>
          </w:p>
        </w:tc>
      </w:tr>
      <w:tr w:rsidR="0052511E" w:rsidRPr="00ED28B1" w:rsidTr="0052511E">
        <w:trPr>
          <w:trHeight w:val="918"/>
        </w:trPr>
        <w:tc>
          <w:tcPr>
            <w:tcW w:w="537" w:type="dxa"/>
          </w:tcPr>
          <w:p w:rsidR="0052511E" w:rsidRPr="00ED28B1" w:rsidRDefault="0052511E" w:rsidP="005F1BE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11.</w:t>
            </w:r>
          </w:p>
        </w:tc>
        <w:tc>
          <w:tcPr>
            <w:tcW w:w="8720" w:type="dxa"/>
          </w:tcPr>
          <w:p w:rsidR="0052511E" w:rsidRDefault="0052511E" w:rsidP="005F1BEF">
            <w:pPr>
              <w:rPr>
                <w:rFonts w:asciiTheme="minorHAnsi" w:hAnsiTheme="minorHAnsi"/>
              </w:rPr>
            </w:pPr>
            <w:r w:rsidRPr="001721AF">
              <w:rPr>
                <w:rFonts w:asciiTheme="minorHAnsi" w:hAnsiTheme="minorHAnsi"/>
              </w:rPr>
              <w:t>Část stavby</w:t>
            </w:r>
            <w:r>
              <w:rPr>
                <w:rFonts w:asciiTheme="minorHAnsi" w:hAnsiTheme="minorHAnsi"/>
              </w:rPr>
              <w:t>,</w:t>
            </w:r>
            <w:r w:rsidRPr="001721AF">
              <w:rPr>
                <w:rFonts w:asciiTheme="minorHAnsi" w:hAnsiTheme="minorHAnsi"/>
              </w:rPr>
              <w:t xml:space="preserve"> má tvar jehlanu, bohatě zdobená kraby - nahoře ukončena křížovou kytkou. Plní nejen ozdobnou funkci, ale také usměrňuje šikmý tlak z kleneb do jádra pilíře.</w:t>
            </w:r>
          </w:p>
        </w:tc>
      </w:tr>
    </w:tbl>
    <w:p w:rsidR="00E31ACB" w:rsidRDefault="00E31ACB" w:rsidP="00DA4A0B">
      <w:pPr>
        <w:widowControl w:val="0"/>
        <w:spacing w:before="0" w:after="0" w:line="240" w:lineRule="atLeast"/>
        <w:ind w:left="363"/>
        <w:rPr>
          <w:snapToGrid w:val="0"/>
          <w:sz w:val="24"/>
          <w:szCs w:val="24"/>
        </w:rPr>
      </w:pPr>
    </w:p>
    <w:p w:rsidR="00BD27D5" w:rsidRDefault="00BD27D5" w:rsidP="00DA4A0B">
      <w:pPr>
        <w:widowControl w:val="0"/>
        <w:spacing w:before="0" w:after="0" w:line="240" w:lineRule="atLeast"/>
        <w:ind w:left="363"/>
        <w:rPr>
          <w:snapToGrid w:val="0"/>
          <w:sz w:val="24"/>
          <w:szCs w:val="24"/>
        </w:rPr>
      </w:pPr>
    </w:p>
    <w:p w:rsidR="00170134" w:rsidRPr="00170134" w:rsidRDefault="00170134" w:rsidP="00DA4A0B">
      <w:pPr>
        <w:spacing w:before="0" w:after="0"/>
        <w:ind w:left="363" w:firstLine="426"/>
        <w:rPr>
          <w:rFonts w:asciiTheme="minorHAnsi" w:hAnsiTheme="minorHAnsi"/>
          <w:b/>
          <w:lang w:val="en-GB"/>
        </w:rPr>
      </w:pPr>
    </w:p>
    <w:p w:rsidR="00F802AF" w:rsidRDefault="00F802AF" w:rsidP="00714895"/>
    <w:sectPr w:rsidR="00F802AF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17A" w:rsidRDefault="0020317A" w:rsidP="00CA6778">
      <w:pPr>
        <w:spacing w:before="0" w:after="0"/>
      </w:pPr>
      <w:r>
        <w:separator/>
      </w:r>
    </w:p>
  </w:endnote>
  <w:endnote w:type="continuationSeparator" w:id="0">
    <w:p w:rsidR="0020317A" w:rsidRDefault="0020317A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D61F1F">
    <w:pPr>
      <w:pBdr>
        <w:top w:val="single" w:sz="4" w:space="1" w:color="808080" w:themeColor="background1" w:themeShade="80"/>
      </w:pBdr>
      <w:tabs>
        <w:tab w:val="left" w:pos="8931"/>
      </w:tabs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D61F1F">
      <w:rPr>
        <w:color w:val="808080" w:themeColor="background1" w:themeShade="80"/>
      </w:rPr>
      <w:t>Jan</w:t>
    </w:r>
    <w:r w:rsidR="007B388D">
      <w:rPr>
        <w:color w:val="808080" w:themeColor="background1" w:themeShade="80"/>
      </w:rPr>
      <w:t>a</w:t>
    </w:r>
    <w:r w:rsidR="00D61F1F">
      <w:rPr>
        <w:color w:val="808080" w:themeColor="background1" w:themeShade="80"/>
      </w:rPr>
      <w:t xml:space="preserve"> </w:t>
    </w:r>
    <w:proofErr w:type="spellStart"/>
    <w:r w:rsidR="007B388D">
      <w:rPr>
        <w:color w:val="808080" w:themeColor="background1" w:themeShade="80"/>
      </w:rPr>
      <w:t>Čejchanová</w:t>
    </w:r>
    <w:proofErr w:type="spellEnd"/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17A" w:rsidRDefault="0020317A" w:rsidP="00CA6778">
      <w:pPr>
        <w:spacing w:before="0" w:after="0"/>
      </w:pPr>
      <w:r>
        <w:separator/>
      </w:r>
    </w:p>
  </w:footnote>
  <w:footnote w:type="continuationSeparator" w:id="0">
    <w:p w:rsidR="0020317A" w:rsidRDefault="0020317A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0DDB"/>
    <w:multiLevelType w:val="hybridMultilevel"/>
    <w:tmpl w:val="69BCB804"/>
    <w:lvl w:ilvl="0" w:tplc="BB2E556C">
      <w:start w:val="1"/>
      <w:numFmt w:val="upperLetter"/>
      <w:lvlText w:val="%1."/>
      <w:lvlJc w:val="left"/>
      <w:pPr>
        <w:ind w:left="720" w:hanging="360"/>
      </w:pPr>
      <w:rPr>
        <w:rFonts w:cs="Comic Sans MS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72111"/>
    <w:multiLevelType w:val="hybridMultilevel"/>
    <w:tmpl w:val="8662CB3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14EBB"/>
    <w:multiLevelType w:val="hybridMultilevel"/>
    <w:tmpl w:val="574A2898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0C9247A"/>
    <w:multiLevelType w:val="hybridMultilevel"/>
    <w:tmpl w:val="55F05448"/>
    <w:lvl w:ilvl="0" w:tplc="EA1E0D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9270B8"/>
    <w:multiLevelType w:val="hybridMultilevel"/>
    <w:tmpl w:val="33D247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7E7264"/>
    <w:multiLevelType w:val="hybridMultilevel"/>
    <w:tmpl w:val="83E6AD5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645FD5"/>
    <w:multiLevelType w:val="hybridMultilevel"/>
    <w:tmpl w:val="2F927222"/>
    <w:lvl w:ilvl="0" w:tplc="1534ED2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BD5922"/>
    <w:multiLevelType w:val="hybridMultilevel"/>
    <w:tmpl w:val="0060BD9A"/>
    <w:lvl w:ilvl="0" w:tplc="040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0354"/>
  </w:hdrShapeDefaults>
  <w:footnotePr>
    <w:footnote w:id="-1"/>
    <w:footnote w:id="0"/>
  </w:footnotePr>
  <w:endnotePr>
    <w:endnote w:id="-1"/>
    <w:endnote w:id="0"/>
  </w:endnotePr>
  <w:compat/>
  <w:rsids>
    <w:rsidRoot w:val="00DA3077"/>
    <w:rsid w:val="00015434"/>
    <w:rsid w:val="00084AD2"/>
    <w:rsid w:val="000D193C"/>
    <w:rsid w:val="000E1A71"/>
    <w:rsid w:val="000E56D2"/>
    <w:rsid w:val="000F2D96"/>
    <w:rsid w:val="000F75FE"/>
    <w:rsid w:val="001328A6"/>
    <w:rsid w:val="0015164B"/>
    <w:rsid w:val="00170134"/>
    <w:rsid w:val="0017080B"/>
    <w:rsid w:val="001A2950"/>
    <w:rsid w:val="001B104D"/>
    <w:rsid w:val="001C295E"/>
    <w:rsid w:val="001E6898"/>
    <w:rsid w:val="001F1A8E"/>
    <w:rsid w:val="0020122C"/>
    <w:rsid w:val="0020317A"/>
    <w:rsid w:val="0020623D"/>
    <w:rsid w:val="00214FC4"/>
    <w:rsid w:val="002276DB"/>
    <w:rsid w:val="00235DCF"/>
    <w:rsid w:val="00247D1D"/>
    <w:rsid w:val="00252D2D"/>
    <w:rsid w:val="00275484"/>
    <w:rsid w:val="00281EB3"/>
    <w:rsid w:val="002848BA"/>
    <w:rsid w:val="002B49D7"/>
    <w:rsid w:val="002B5B57"/>
    <w:rsid w:val="002C185E"/>
    <w:rsid w:val="002C1A88"/>
    <w:rsid w:val="003343CF"/>
    <w:rsid w:val="00375125"/>
    <w:rsid w:val="00375800"/>
    <w:rsid w:val="00377C9F"/>
    <w:rsid w:val="00386ED3"/>
    <w:rsid w:val="003B7217"/>
    <w:rsid w:val="003C040B"/>
    <w:rsid w:val="003C1852"/>
    <w:rsid w:val="003D1D48"/>
    <w:rsid w:val="00402D3C"/>
    <w:rsid w:val="00441154"/>
    <w:rsid w:val="004513CC"/>
    <w:rsid w:val="00487EDF"/>
    <w:rsid w:val="00494DF5"/>
    <w:rsid w:val="00497576"/>
    <w:rsid w:val="004B0AD8"/>
    <w:rsid w:val="004D3159"/>
    <w:rsid w:val="004F1811"/>
    <w:rsid w:val="00511127"/>
    <w:rsid w:val="0052511E"/>
    <w:rsid w:val="00543182"/>
    <w:rsid w:val="00547AD0"/>
    <w:rsid w:val="005667E7"/>
    <w:rsid w:val="005813AC"/>
    <w:rsid w:val="00584C20"/>
    <w:rsid w:val="005D4579"/>
    <w:rsid w:val="0060335D"/>
    <w:rsid w:val="00633469"/>
    <w:rsid w:val="006347FB"/>
    <w:rsid w:val="006444A3"/>
    <w:rsid w:val="006515B1"/>
    <w:rsid w:val="006516F6"/>
    <w:rsid w:val="00660F82"/>
    <w:rsid w:val="006664EB"/>
    <w:rsid w:val="00666590"/>
    <w:rsid w:val="00677CE5"/>
    <w:rsid w:val="00684206"/>
    <w:rsid w:val="006A3329"/>
    <w:rsid w:val="006A3ED9"/>
    <w:rsid w:val="006A5003"/>
    <w:rsid w:val="006E7321"/>
    <w:rsid w:val="007067A2"/>
    <w:rsid w:val="00714895"/>
    <w:rsid w:val="007269D6"/>
    <w:rsid w:val="007716D7"/>
    <w:rsid w:val="00786BF0"/>
    <w:rsid w:val="007943FD"/>
    <w:rsid w:val="007A0E40"/>
    <w:rsid w:val="007A7E9F"/>
    <w:rsid w:val="007B388D"/>
    <w:rsid w:val="007D7E91"/>
    <w:rsid w:val="0083321A"/>
    <w:rsid w:val="0085686D"/>
    <w:rsid w:val="008D046A"/>
    <w:rsid w:val="008F0CE5"/>
    <w:rsid w:val="008F28C4"/>
    <w:rsid w:val="00914C7E"/>
    <w:rsid w:val="00915396"/>
    <w:rsid w:val="00926C5F"/>
    <w:rsid w:val="00934CFB"/>
    <w:rsid w:val="00943336"/>
    <w:rsid w:val="00947E9C"/>
    <w:rsid w:val="009509CE"/>
    <w:rsid w:val="009B04B4"/>
    <w:rsid w:val="009C77DA"/>
    <w:rsid w:val="00A031D9"/>
    <w:rsid w:val="00AC1FA9"/>
    <w:rsid w:val="00AD2245"/>
    <w:rsid w:val="00B15A8B"/>
    <w:rsid w:val="00B15D4C"/>
    <w:rsid w:val="00BD27D5"/>
    <w:rsid w:val="00BD446E"/>
    <w:rsid w:val="00BE1B06"/>
    <w:rsid w:val="00BE7F79"/>
    <w:rsid w:val="00C6450B"/>
    <w:rsid w:val="00C82281"/>
    <w:rsid w:val="00CA6778"/>
    <w:rsid w:val="00CA68AF"/>
    <w:rsid w:val="00CB64C5"/>
    <w:rsid w:val="00CC04D8"/>
    <w:rsid w:val="00CC3133"/>
    <w:rsid w:val="00CE2B06"/>
    <w:rsid w:val="00D11272"/>
    <w:rsid w:val="00D173C9"/>
    <w:rsid w:val="00D24984"/>
    <w:rsid w:val="00D37B5F"/>
    <w:rsid w:val="00D410D0"/>
    <w:rsid w:val="00D61F1F"/>
    <w:rsid w:val="00D77EA6"/>
    <w:rsid w:val="00D81A0A"/>
    <w:rsid w:val="00D8209E"/>
    <w:rsid w:val="00DA3077"/>
    <w:rsid w:val="00DA4A0B"/>
    <w:rsid w:val="00DC7C6F"/>
    <w:rsid w:val="00DE4626"/>
    <w:rsid w:val="00E07FEC"/>
    <w:rsid w:val="00E31ACB"/>
    <w:rsid w:val="00E33143"/>
    <w:rsid w:val="00E336EE"/>
    <w:rsid w:val="00E44055"/>
    <w:rsid w:val="00E55129"/>
    <w:rsid w:val="00E75079"/>
    <w:rsid w:val="00E75AE6"/>
    <w:rsid w:val="00EC1E72"/>
    <w:rsid w:val="00EC70AE"/>
    <w:rsid w:val="00EF7AAF"/>
    <w:rsid w:val="00F23263"/>
    <w:rsid w:val="00F23589"/>
    <w:rsid w:val="00F6480D"/>
    <w:rsid w:val="00F802AF"/>
    <w:rsid w:val="00FE1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  <o:rules v:ext="edit">
        <o:r id="V:Rule1" type="connector" idref="#AutoShape 3"/>
        <o:r id="V:Rule2" type="connector" idref="#AutoShape 2"/>
        <o:r id="V:Rule3" type="connector" idref="#AutoShape 8"/>
        <o:r id="V:Rule4" type="connector" idref="#AutoShape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locked/>
    <w:rsid w:val="00660F8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584C2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4C20"/>
    <w:rPr>
      <w:rFonts w:ascii="Tahoma" w:hAnsi="Tahoma" w:cs="Tahoma"/>
      <w:sz w:val="16"/>
      <w:szCs w:val="16"/>
    </w:rPr>
  </w:style>
  <w:style w:type="character" w:styleId="Zvraznn">
    <w:name w:val="Emphasis"/>
    <w:basedOn w:val="Standardnpsmoodstavce"/>
    <w:uiPriority w:val="20"/>
    <w:qFormat/>
    <w:locked/>
    <w:rsid w:val="00E4405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locked/>
    <w:rsid w:val="00660F8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584C2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4C20"/>
    <w:rPr>
      <w:rFonts w:ascii="Tahoma" w:hAnsi="Tahoma" w:cs="Tahoma"/>
      <w:sz w:val="16"/>
      <w:szCs w:val="16"/>
    </w:rPr>
  </w:style>
  <w:style w:type="character" w:styleId="Zvraznn">
    <w:name w:val="Emphasis"/>
    <w:basedOn w:val="Standardnpsmoodstavce"/>
    <w:uiPriority w:val="20"/>
    <w:qFormat/>
    <w:locked/>
    <w:rsid w:val="00E4405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3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40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</TotalTime>
  <Pages>3</Pages>
  <Words>237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Jana Čejchanová</dc:creator>
  <cp:keywords>Šablona, DUM</cp:keywords>
  <cp:lastModifiedBy>Dum</cp:lastModifiedBy>
  <cp:revision>4</cp:revision>
  <cp:lastPrinted>2013-05-20T12:08:00Z</cp:lastPrinted>
  <dcterms:created xsi:type="dcterms:W3CDTF">2013-05-20T12:04:00Z</dcterms:created>
  <dcterms:modified xsi:type="dcterms:W3CDTF">2014-03-26T13:09:00Z</dcterms:modified>
</cp:coreProperties>
</file>