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003D30" w:rsidRPr="00003D30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Malá Asie, Persie, Indie, Čína, Amerika</w:t>
      </w:r>
      <w:r w:rsidR="00003D30" w:rsidRP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8269FA" w:rsidRDefault="008269FA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A64673" w:rsidRPr="00C01462" w:rsidRDefault="00A64673" w:rsidP="00A64673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C01462">
        <w:rPr>
          <w:snapToGrid w:val="0"/>
          <w:sz w:val="24"/>
          <w:szCs w:val="24"/>
        </w:rPr>
        <w:t>Jmenujte druhy staveb v </w:t>
      </w:r>
      <w:proofErr w:type="spellStart"/>
      <w:r w:rsidRPr="00C01462">
        <w:rPr>
          <w:snapToGrid w:val="0"/>
          <w:sz w:val="24"/>
          <w:szCs w:val="24"/>
        </w:rPr>
        <w:t>Lýkii</w:t>
      </w:r>
      <w:proofErr w:type="spellEnd"/>
      <w:r w:rsidRPr="00C01462">
        <w:rPr>
          <w:snapToGrid w:val="0"/>
          <w:sz w:val="24"/>
          <w:szCs w:val="24"/>
        </w:rPr>
        <w:t xml:space="preserve">, popište je, </w:t>
      </w:r>
      <w:r w:rsidR="00C01462">
        <w:rPr>
          <w:snapToGrid w:val="0"/>
          <w:sz w:val="24"/>
          <w:szCs w:val="24"/>
        </w:rPr>
        <w:t>schematicky</w:t>
      </w:r>
      <w:r w:rsidRPr="00C01462">
        <w:rPr>
          <w:snapToGrid w:val="0"/>
          <w:sz w:val="24"/>
          <w:szCs w:val="24"/>
        </w:rPr>
        <w:t xml:space="preserve"> načrtněte.</w:t>
      </w:r>
    </w:p>
    <w:p w:rsidR="002E74AE" w:rsidRPr="00C01462" w:rsidRDefault="00A64673" w:rsidP="002E74A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</w:rPr>
      </w:pPr>
      <w:r w:rsidRPr="00C01462">
        <w:rPr>
          <w:snapToGrid w:val="0"/>
          <w:sz w:val="24"/>
        </w:rPr>
        <w:t>Kdy existovala Fénicie? O jaké území se jednalo? Jaký historicky významný prvek zde byl nalezen? Nakreslete.</w:t>
      </w:r>
    </w:p>
    <w:p w:rsidR="00A64673" w:rsidRPr="00C01462" w:rsidRDefault="00A64673" w:rsidP="00A64673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</w:rPr>
      </w:pPr>
      <w:r w:rsidRPr="00C01462">
        <w:rPr>
          <w:snapToGrid w:val="0"/>
          <w:sz w:val="24"/>
        </w:rPr>
        <w:t xml:space="preserve">Co víte o Persii? Popište geografickou polohu, jmenujte nejvýznamnější stavbu </w:t>
      </w:r>
      <w:r w:rsidR="00A50562">
        <w:rPr>
          <w:snapToGrid w:val="0"/>
          <w:sz w:val="24"/>
        </w:rPr>
        <w:br/>
      </w:r>
      <w:r w:rsidRPr="00C01462">
        <w:rPr>
          <w:snapToGrid w:val="0"/>
          <w:sz w:val="24"/>
        </w:rPr>
        <w:t>a typický architektonický prvek.</w:t>
      </w:r>
    </w:p>
    <w:p w:rsidR="00137EA0" w:rsidRPr="00C01462" w:rsidRDefault="00137EA0" w:rsidP="005D6520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</w:rPr>
      </w:pPr>
      <w:r w:rsidRPr="00C01462">
        <w:rPr>
          <w:snapToGrid w:val="0"/>
          <w:sz w:val="24"/>
        </w:rPr>
        <w:t>Co víte o tzv. Zakázaném městě v Číně?</w:t>
      </w:r>
    </w:p>
    <w:p w:rsidR="00C01462" w:rsidRPr="00C01462" w:rsidRDefault="00C01462" w:rsidP="00C01462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</w:rPr>
      </w:pPr>
      <w:r w:rsidRPr="00C01462">
        <w:rPr>
          <w:snapToGrid w:val="0"/>
          <w:sz w:val="24"/>
        </w:rPr>
        <w:t xml:space="preserve">Stručně popište </w:t>
      </w:r>
      <w:r w:rsidR="00C0413E">
        <w:rPr>
          <w:snapToGrid w:val="0"/>
          <w:sz w:val="24"/>
        </w:rPr>
        <w:t>stavby</w:t>
      </w:r>
      <w:r w:rsidRPr="00C01462">
        <w:rPr>
          <w:snapToGrid w:val="0"/>
          <w:sz w:val="24"/>
        </w:rPr>
        <w:t xml:space="preserve"> v</w:t>
      </w:r>
      <w:r w:rsidR="00C0413E">
        <w:rPr>
          <w:snapToGrid w:val="0"/>
          <w:sz w:val="24"/>
        </w:rPr>
        <w:t>e starověké</w:t>
      </w:r>
      <w:r w:rsidRPr="00C01462">
        <w:rPr>
          <w:snapToGrid w:val="0"/>
          <w:sz w:val="24"/>
        </w:rPr>
        <w:t> Indii.</w:t>
      </w:r>
    </w:p>
    <w:p w:rsidR="00E31ACB" w:rsidRPr="00C01462" w:rsidRDefault="00C01462" w:rsidP="00C01462">
      <w:pPr>
        <w:pStyle w:val="Odstavecseseznamem"/>
        <w:widowControl w:val="0"/>
        <w:numPr>
          <w:ilvl w:val="0"/>
          <w:numId w:val="4"/>
        </w:numPr>
        <w:spacing w:before="0" w:line="240" w:lineRule="atLeast"/>
        <w:rPr>
          <w:snapToGrid w:val="0"/>
          <w:sz w:val="24"/>
        </w:rPr>
      </w:pPr>
      <w:r w:rsidRPr="00C01462">
        <w:rPr>
          <w:snapToGrid w:val="0"/>
          <w:sz w:val="24"/>
        </w:rPr>
        <w:t xml:space="preserve">Co je </w:t>
      </w:r>
      <w:proofErr w:type="spellStart"/>
      <w:r w:rsidRPr="00C01462">
        <w:rPr>
          <w:snapToGrid w:val="0"/>
          <w:sz w:val="24"/>
        </w:rPr>
        <w:t>Teotihua</w:t>
      </w:r>
      <w:r w:rsidR="00BA2444">
        <w:rPr>
          <w:snapToGrid w:val="0"/>
          <w:sz w:val="24"/>
        </w:rPr>
        <w:t>ca</w:t>
      </w:r>
      <w:r w:rsidRPr="00C01462">
        <w:rPr>
          <w:snapToGrid w:val="0"/>
          <w:sz w:val="24"/>
        </w:rPr>
        <w:t>n</w:t>
      </w:r>
      <w:proofErr w:type="spellEnd"/>
      <w:r w:rsidRPr="00C01462">
        <w:rPr>
          <w:snapToGrid w:val="0"/>
          <w:sz w:val="24"/>
        </w:rPr>
        <w:t>? Popište místo z hlediska geografického i architektonického.</w:t>
      </w: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4530E2" w:rsidRPr="006674C7" w:rsidRDefault="004530E2" w:rsidP="004530E2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t>Popište obrazovou přílohu (kde se objekt nachází, vše co o obrázku víte):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147AA8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036B6A" w:rsidRPr="00943336" w:rsidRDefault="004530E2" w:rsidP="00147AA8">
      <w:pPr>
        <w:spacing w:before="0" w:after="0" w:line="276" w:lineRule="auto"/>
        <w:rPr>
          <w:noProof/>
          <w:lang w:val="en-US" w:eastAsia="cs-CZ"/>
        </w:rPr>
      </w:pPr>
      <w:r w:rsidRPr="004530E2">
        <w:rPr>
          <w:noProof/>
          <w:lang w:eastAsia="cs-CZ"/>
        </w:rPr>
        <w:drawing>
          <wp:inline distT="0" distB="0" distL="0" distR="0">
            <wp:extent cx="1752600" cy="3514725"/>
            <wp:effectExtent l="19050" t="0" r="0" b="0"/>
            <wp:docPr id="7" name="obrázek 1" descr="kresba pagod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7" descr="kresba pagoda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contrast="20000"/>
                    </a:blip>
                    <a:srcRect t="2000" b="7664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51472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853807" w:rsidRDefault="00853807" w:rsidP="000F2D96">
      <w:pPr>
        <w:spacing w:before="0" w:after="0" w:line="276" w:lineRule="auto"/>
        <w:rPr>
          <w:snapToGrid w:val="0"/>
        </w:rPr>
      </w:pPr>
    </w:p>
    <w:p w:rsidR="005D286D" w:rsidRDefault="00943336" w:rsidP="005D286D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4530E2" w:rsidP="006674C7">
      <w:pPr>
        <w:spacing w:before="0" w:after="0" w:line="276" w:lineRule="auto"/>
        <w:rPr>
          <w:noProof/>
          <w:lang w:val="en-US" w:eastAsia="cs-CZ"/>
        </w:rPr>
      </w:pPr>
      <w:r w:rsidRPr="004530E2">
        <w:rPr>
          <w:noProof/>
          <w:lang w:eastAsia="cs-CZ"/>
        </w:rPr>
        <w:drawing>
          <wp:inline distT="0" distB="0" distL="0" distR="0">
            <wp:extent cx="2438400" cy="2581275"/>
            <wp:effectExtent l="38100" t="19050" r="19050" b="9525"/>
            <wp:docPr id="9" name="obrázek 2" descr="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7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10000"/>
                    </a:blip>
                    <a:srcRect l="54205" t="52110" r="11950" b="24913"/>
                    <a:stretch>
                      <a:fillRect/>
                    </a:stretch>
                  </pic:blipFill>
                  <pic:spPr>
                    <a:xfrm rot="60000" flipH="1">
                      <a:off x="0" y="0"/>
                      <a:ext cx="2438400" cy="258127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5D286D" w:rsidRPr="005D286D" w:rsidRDefault="005D286D" w:rsidP="006674C7">
      <w:pPr>
        <w:spacing w:before="0" w:after="0" w:line="276" w:lineRule="auto"/>
        <w:rPr>
          <w:noProof/>
          <w:lang w:val="en-US" w:eastAsia="cs-CZ"/>
        </w:rPr>
      </w:pPr>
    </w:p>
    <w:p w:rsidR="000F2D96" w:rsidRPr="005D286D" w:rsidRDefault="006674C7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Pr="000F2D96">
        <w:rPr>
          <w:snapToGrid w:val="0"/>
        </w:rPr>
        <w:t> 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BA2444" w:rsidP="0083321A">
      <w:pPr>
        <w:rPr>
          <w:snapToGrid w:val="0"/>
        </w:rPr>
      </w:pPr>
      <w:r w:rsidRPr="00BA2444">
        <w:rPr>
          <w:noProof/>
          <w:snapToGrid w:val="0"/>
          <w:lang w:eastAsia="cs-CZ"/>
        </w:rPr>
        <w:drawing>
          <wp:inline distT="0" distB="0" distL="0" distR="0">
            <wp:extent cx="1859915" cy="3915737"/>
            <wp:effectExtent l="1047750" t="0" r="1035685" b="0"/>
            <wp:docPr id="10" name="obrázek 4" descr="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0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58788" t="16893" r="9275" b="35854"/>
                    <a:stretch>
                      <a:fillRect/>
                    </a:stretch>
                  </pic:blipFill>
                  <pic:spPr>
                    <a:xfrm rot="5400000" flipH="1">
                      <a:off x="0" y="0"/>
                      <a:ext cx="1859915" cy="3915737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BA2444" w:rsidRDefault="00BA2444" w:rsidP="0083321A">
      <w:pPr>
        <w:rPr>
          <w:noProof/>
          <w:lang w:val="en-US" w:eastAsia="cs-CZ"/>
        </w:rPr>
      </w:pPr>
    </w:p>
    <w:p w:rsidR="00BA2444" w:rsidRDefault="00BA2444" w:rsidP="0083321A">
      <w:pPr>
        <w:rPr>
          <w:noProof/>
          <w:lang w:val="en-US" w:eastAsia="cs-CZ"/>
        </w:rPr>
      </w:pPr>
    </w:p>
    <w:p w:rsidR="0083321A" w:rsidRDefault="00BA2444" w:rsidP="00926C5F">
      <w:pPr>
        <w:spacing w:before="0" w:after="0"/>
      </w:pPr>
      <w:r w:rsidRPr="00BA2444">
        <w:rPr>
          <w:noProof/>
          <w:lang w:eastAsia="cs-CZ"/>
        </w:rPr>
        <w:drawing>
          <wp:inline distT="0" distB="0" distL="0" distR="0">
            <wp:extent cx="4362450" cy="1371600"/>
            <wp:effectExtent l="19050" t="0" r="0" b="0"/>
            <wp:docPr id="11" name="obrázek 3" descr="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8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 bright="10000"/>
                    </a:blip>
                    <a:srcRect l="29846" r="11098" b="87419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362450" cy="137160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1988" w:rsidRDefault="006E1988" w:rsidP="00CA6778">
      <w:pPr>
        <w:spacing w:before="0" w:after="0"/>
      </w:pPr>
      <w:r>
        <w:separator/>
      </w:r>
    </w:p>
  </w:endnote>
  <w:endnote w:type="continuationSeparator" w:id="0">
    <w:p w:rsidR="006E1988" w:rsidRDefault="006E1988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1988" w:rsidRDefault="006E1988" w:rsidP="00CA6778">
      <w:pPr>
        <w:spacing w:before="0" w:after="0"/>
      </w:pPr>
      <w:r>
        <w:separator/>
      </w:r>
    </w:p>
  </w:footnote>
  <w:footnote w:type="continuationSeparator" w:id="0">
    <w:p w:rsidR="006E1988" w:rsidRDefault="006E1988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8D4D58"/>
    <w:multiLevelType w:val="hybridMultilevel"/>
    <w:tmpl w:val="7A7411B4"/>
    <w:lvl w:ilvl="0" w:tplc="6D3E7844">
      <w:start w:val="1"/>
      <w:numFmt w:val="decimal"/>
      <w:lvlText w:val="%1."/>
      <w:lvlJc w:val="left"/>
      <w:pPr>
        <w:tabs>
          <w:tab w:val="num" w:pos="450"/>
        </w:tabs>
        <w:ind w:left="450" w:hanging="39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2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06551AF"/>
    <w:multiLevelType w:val="hybridMultilevel"/>
    <w:tmpl w:val="FCD29052"/>
    <w:lvl w:ilvl="0" w:tplc="0405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4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3"/>
  </w:num>
  <w:num w:numId="8">
    <w:abstractNumId w:val="1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08"/>
  <w:drawingGridVerticalSpacing w:val="181"/>
  <w:displayHorizontalDrawingGridEvery w:val="2"/>
  <w:characterSpacingControl w:val="doNotCompress"/>
  <w:hdrShapeDefaults>
    <o:shapedefaults v:ext="edit" spidmax="128002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3D30"/>
    <w:rsid w:val="00006E41"/>
    <w:rsid w:val="00024B84"/>
    <w:rsid w:val="00036B6A"/>
    <w:rsid w:val="00084AD2"/>
    <w:rsid w:val="00097261"/>
    <w:rsid w:val="000B7635"/>
    <w:rsid w:val="000F2D96"/>
    <w:rsid w:val="000F75FE"/>
    <w:rsid w:val="001328A6"/>
    <w:rsid w:val="00137EA0"/>
    <w:rsid w:val="00147AA8"/>
    <w:rsid w:val="0015164B"/>
    <w:rsid w:val="00170134"/>
    <w:rsid w:val="0017080B"/>
    <w:rsid w:val="00197DCE"/>
    <w:rsid w:val="001A2950"/>
    <w:rsid w:val="001B104D"/>
    <w:rsid w:val="001C295E"/>
    <w:rsid w:val="001F1A8E"/>
    <w:rsid w:val="00214FC4"/>
    <w:rsid w:val="00220093"/>
    <w:rsid w:val="00235DCF"/>
    <w:rsid w:val="00243BDD"/>
    <w:rsid w:val="00247D1D"/>
    <w:rsid w:val="00252D2D"/>
    <w:rsid w:val="00281EB3"/>
    <w:rsid w:val="002848BA"/>
    <w:rsid w:val="002B69DB"/>
    <w:rsid w:val="002C185E"/>
    <w:rsid w:val="002E74AE"/>
    <w:rsid w:val="0030136D"/>
    <w:rsid w:val="00321893"/>
    <w:rsid w:val="003343CF"/>
    <w:rsid w:val="003576A1"/>
    <w:rsid w:val="00375125"/>
    <w:rsid w:val="00377C9F"/>
    <w:rsid w:val="0038597C"/>
    <w:rsid w:val="00386ED3"/>
    <w:rsid w:val="0039338C"/>
    <w:rsid w:val="00394DCA"/>
    <w:rsid w:val="003A254D"/>
    <w:rsid w:val="003A254F"/>
    <w:rsid w:val="003B7217"/>
    <w:rsid w:val="003C040B"/>
    <w:rsid w:val="003C1852"/>
    <w:rsid w:val="003D1D48"/>
    <w:rsid w:val="00402D3C"/>
    <w:rsid w:val="00434198"/>
    <w:rsid w:val="00441154"/>
    <w:rsid w:val="00445291"/>
    <w:rsid w:val="004513CC"/>
    <w:rsid w:val="004530E2"/>
    <w:rsid w:val="00487EDF"/>
    <w:rsid w:val="00494DF5"/>
    <w:rsid w:val="00497576"/>
    <w:rsid w:val="004B0AD8"/>
    <w:rsid w:val="004D0A70"/>
    <w:rsid w:val="004F1811"/>
    <w:rsid w:val="00511127"/>
    <w:rsid w:val="00515FBE"/>
    <w:rsid w:val="00543182"/>
    <w:rsid w:val="005667E7"/>
    <w:rsid w:val="005717BA"/>
    <w:rsid w:val="005813AC"/>
    <w:rsid w:val="00584C20"/>
    <w:rsid w:val="005B0C07"/>
    <w:rsid w:val="005D286D"/>
    <w:rsid w:val="005D4579"/>
    <w:rsid w:val="005D6520"/>
    <w:rsid w:val="0060335D"/>
    <w:rsid w:val="00633469"/>
    <w:rsid w:val="006347FB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E084A"/>
    <w:rsid w:val="006E1988"/>
    <w:rsid w:val="006E7321"/>
    <w:rsid w:val="007067A2"/>
    <w:rsid w:val="00717965"/>
    <w:rsid w:val="007239EE"/>
    <w:rsid w:val="00724B9B"/>
    <w:rsid w:val="007269D6"/>
    <w:rsid w:val="00745FDE"/>
    <w:rsid w:val="00771BA2"/>
    <w:rsid w:val="007729B0"/>
    <w:rsid w:val="00786BF0"/>
    <w:rsid w:val="007A0E40"/>
    <w:rsid w:val="007A250D"/>
    <w:rsid w:val="007A7E9F"/>
    <w:rsid w:val="007B388D"/>
    <w:rsid w:val="007D1941"/>
    <w:rsid w:val="008269FA"/>
    <w:rsid w:val="0083321A"/>
    <w:rsid w:val="00853807"/>
    <w:rsid w:val="0085686D"/>
    <w:rsid w:val="00884C09"/>
    <w:rsid w:val="00895580"/>
    <w:rsid w:val="008B6DA1"/>
    <w:rsid w:val="008C1BA4"/>
    <w:rsid w:val="008D046A"/>
    <w:rsid w:val="008F0CE5"/>
    <w:rsid w:val="008F28C4"/>
    <w:rsid w:val="00915396"/>
    <w:rsid w:val="00926C5F"/>
    <w:rsid w:val="00943336"/>
    <w:rsid w:val="00947E9C"/>
    <w:rsid w:val="009509CE"/>
    <w:rsid w:val="009B04B4"/>
    <w:rsid w:val="009C77DA"/>
    <w:rsid w:val="009D7C86"/>
    <w:rsid w:val="009F4DE8"/>
    <w:rsid w:val="00A031D9"/>
    <w:rsid w:val="00A35BBB"/>
    <w:rsid w:val="00A50562"/>
    <w:rsid w:val="00A64673"/>
    <w:rsid w:val="00A704D6"/>
    <w:rsid w:val="00A805BB"/>
    <w:rsid w:val="00A85D9F"/>
    <w:rsid w:val="00AC1FA9"/>
    <w:rsid w:val="00AD2245"/>
    <w:rsid w:val="00AE0B6B"/>
    <w:rsid w:val="00B15BF5"/>
    <w:rsid w:val="00B15D4C"/>
    <w:rsid w:val="00B21AAA"/>
    <w:rsid w:val="00B33C99"/>
    <w:rsid w:val="00B664C3"/>
    <w:rsid w:val="00B87855"/>
    <w:rsid w:val="00BA2444"/>
    <w:rsid w:val="00BD27D5"/>
    <w:rsid w:val="00BD446E"/>
    <w:rsid w:val="00BE7F79"/>
    <w:rsid w:val="00C01462"/>
    <w:rsid w:val="00C0413E"/>
    <w:rsid w:val="00C06D9D"/>
    <w:rsid w:val="00C26537"/>
    <w:rsid w:val="00C36C58"/>
    <w:rsid w:val="00C3722C"/>
    <w:rsid w:val="00C40890"/>
    <w:rsid w:val="00C6450B"/>
    <w:rsid w:val="00C82281"/>
    <w:rsid w:val="00CA6778"/>
    <w:rsid w:val="00CA68AF"/>
    <w:rsid w:val="00CB64C5"/>
    <w:rsid w:val="00CC04D8"/>
    <w:rsid w:val="00CE1D9F"/>
    <w:rsid w:val="00CE2B06"/>
    <w:rsid w:val="00D05AFC"/>
    <w:rsid w:val="00D11272"/>
    <w:rsid w:val="00D173C9"/>
    <w:rsid w:val="00D17458"/>
    <w:rsid w:val="00D24984"/>
    <w:rsid w:val="00D37B5F"/>
    <w:rsid w:val="00D47BB7"/>
    <w:rsid w:val="00D52472"/>
    <w:rsid w:val="00D61F1F"/>
    <w:rsid w:val="00D77EA6"/>
    <w:rsid w:val="00DA0EC9"/>
    <w:rsid w:val="00DA3077"/>
    <w:rsid w:val="00DA4A0B"/>
    <w:rsid w:val="00DB584B"/>
    <w:rsid w:val="00DC7C6F"/>
    <w:rsid w:val="00E07FEC"/>
    <w:rsid w:val="00E31ACB"/>
    <w:rsid w:val="00E33143"/>
    <w:rsid w:val="00E44055"/>
    <w:rsid w:val="00E55129"/>
    <w:rsid w:val="00EB2DB4"/>
    <w:rsid w:val="00EC1E72"/>
    <w:rsid w:val="00EC70AE"/>
    <w:rsid w:val="00F23263"/>
    <w:rsid w:val="00F54C7B"/>
    <w:rsid w:val="00F629E1"/>
    <w:rsid w:val="00F6480D"/>
    <w:rsid w:val="00F70FBE"/>
    <w:rsid w:val="00FB7A2A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8002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49E1440-4529-436D-B874-9C79B13DBB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15</TotalTime>
  <Pages>4</Pages>
  <Words>101</Words>
  <Characters>597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7</cp:revision>
  <dcterms:created xsi:type="dcterms:W3CDTF">2013-09-24T15:07:00Z</dcterms:created>
  <dcterms:modified xsi:type="dcterms:W3CDTF">2013-11-06T21:19:00Z</dcterms:modified>
</cp:coreProperties>
</file>