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Novorenesance a </w:t>
      </w:r>
      <w:r w:rsidR="00675FC3" w:rsidRP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v</w:t>
      </w:r>
      <w:r w:rsid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ývoj </w:t>
      </w:r>
      <w:r w:rsidR="00675FC3" w:rsidRP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ocelov</w:t>
      </w:r>
      <w:r w:rsid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ých </w:t>
      </w:r>
      <w:r w:rsidR="001B104D" w:rsidRPr="001B104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konstrukcí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651EE2" w:rsidRDefault="004D0A70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Charakterizujte</w:t>
      </w:r>
      <w:r w:rsidR="0030136D">
        <w:rPr>
          <w:snapToGrid w:val="0"/>
          <w:sz w:val="24"/>
          <w:szCs w:val="24"/>
        </w:rPr>
        <w:t xml:space="preserve"> sloh novorenesance</w:t>
      </w:r>
      <w:r w:rsidR="00745FDE">
        <w:rPr>
          <w:snapToGrid w:val="0"/>
          <w:sz w:val="24"/>
          <w:szCs w:val="24"/>
        </w:rPr>
        <w:t xml:space="preserve"> v</w:t>
      </w:r>
      <w:r>
        <w:rPr>
          <w:snapToGrid w:val="0"/>
          <w:sz w:val="24"/>
          <w:szCs w:val="24"/>
        </w:rPr>
        <w:t> </w:t>
      </w:r>
      <w:r w:rsidR="00745FDE">
        <w:rPr>
          <w:snapToGrid w:val="0"/>
          <w:sz w:val="24"/>
          <w:szCs w:val="24"/>
        </w:rPr>
        <w:t>Čechách</w:t>
      </w:r>
      <w:r>
        <w:rPr>
          <w:snapToGrid w:val="0"/>
          <w:sz w:val="24"/>
          <w:szCs w:val="24"/>
        </w:rPr>
        <w:t>. Jaké bylo výtvarné zpracování novorenesance?</w:t>
      </w:r>
    </w:p>
    <w:p w:rsidR="004D0A70" w:rsidRDefault="004D0A70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Jaké druhy staveb se </w:t>
      </w:r>
      <w:r w:rsidR="00651EE2">
        <w:rPr>
          <w:snapToGrid w:val="0"/>
          <w:sz w:val="24"/>
          <w:szCs w:val="24"/>
        </w:rPr>
        <w:t xml:space="preserve">v novorenesanci </w:t>
      </w:r>
      <w:r>
        <w:rPr>
          <w:snapToGrid w:val="0"/>
          <w:sz w:val="24"/>
          <w:szCs w:val="24"/>
        </w:rPr>
        <w:t>stavěly?</w:t>
      </w:r>
    </w:p>
    <w:p w:rsidR="00745FDE" w:rsidRDefault="004D0A70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Jaká je z</w:t>
      </w:r>
      <w:r w:rsidR="00745FDE">
        <w:rPr>
          <w:snapToGrid w:val="0"/>
          <w:sz w:val="24"/>
          <w:szCs w:val="24"/>
        </w:rPr>
        <w:t xml:space="preserve"> období </w:t>
      </w:r>
      <w:r>
        <w:rPr>
          <w:snapToGrid w:val="0"/>
          <w:sz w:val="24"/>
          <w:szCs w:val="24"/>
        </w:rPr>
        <w:t xml:space="preserve">novorenesance </w:t>
      </w:r>
      <w:r w:rsidR="00745FDE">
        <w:rPr>
          <w:snapToGrid w:val="0"/>
          <w:sz w:val="24"/>
          <w:szCs w:val="24"/>
        </w:rPr>
        <w:t>u nás nejvýznamnější stavba, co o ní víte?</w:t>
      </w:r>
    </w:p>
    <w:p w:rsidR="004D0A70" w:rsidRPr="004D0A70" w:rsidRDefault="004D0A70" w:rsidP="00943336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4D0A70">
        <w:rPr>
          <w:snapToGrid w:val="0"/>
          <w:sz w:val="24"/>
          <w:szCs w:val="24"/>
        </w:rPr>
        <w:t xml:space="preserve">Jmenujte </w:t>
      </w:r>
      <w:r>
        <w:rPr>
          <w:snapToGrid w:val="0"/>
          <w:sz w:val="24"/>
          <w:szCs w:val="24"/>
        </w:rPr>
        <w:t>dvě české novorenesanční památky a dvě nejvýznamnější české památky z období vývoje ocelových konstrukcí.</w:t>
      </w:r>
    </w:p>
    <w:p w:rsidR="00923A45" w:rsidRPr="00923A45" w:rsidRDefault="00923A45" w:rsidP="00923A45">
      <w:pPr>
        <w:widowControl w:val="0"/>
        <w:numPr>
          <w:ilvl w:val="0"/>
          <w:numId w:val="4"/>
        </w:numPr>
        <w:spacing w:before="0" w:after="0" w:line="240" w:lineRule="atLeast"/>
      </w:pPr>
      <w:r w:rsidRPr="00923A45">
        <w:rPr>
          <w:snapToGrid w:val="0"/>
          <w:sz w:val="24"/>
          <w:szCs w:val="24"/>
        </w:rPr>
        <w:t>Jaké znáte francouzské památky z období vývoje ocelových konstrukcí?</w:t>
      </w:r>
    </w:p>
    <w:p w:rsidR="00F629E1" w:rsidRPr="00943336" w:rsidRDefault="00F629E1" w:rsidP="00943336">
      <w:pPr>
        <w:widowControl w:val="0"/>
        <w:numPr>
          <w:ilvl w:val="0"/>
          <w:numId w:val="4"/>
        </w:numPr>
        <w:spacing w:before="0" w:after="0" w:line="240" w:lineRule="atLeast"/>
      </w:pPr>
      <w:r>
        <w:rPr>
          <w:snapToGrid w:val="0"/>
          <w:sz w:val="24"/>
          <w:szCs w:val="24"/>
        </w:rPr>
        <w:t>Jaké znáte památky kulturních staveb v novorenesančním slohu z Rakouska a</w:t>
      </w:r>
      <w:r w:rsidR="00045AF5">
        <w:rPr>
          <w:snapToGrid w:val="0"/>
          <w:sz w:val="24"/>
          <w:szCs w:val="24"/>
        </w:rPr>
        <w:t> </w:t>
      </w:r>
      <w:r>
        <w:rPr>
          <w:snapToGrid w:val="0"/>
          <w:sz w:val="24"/>
          <w:szCs w:val="24"/>
        </w:rPr>
        <w:t>Německa</w:t>
      </w:r>
      <w:r w:rsidR="00BA711C">
        <w:rPr>
          <w:snapToGrid w:val="0"/>
          <w:sz w:val="24"/>
          <w:szCs w:val="24"/>
        </w:rPr>
        <w:t>?</w:t>
      </w:r>
    </w:p>
    <w:p w:rsidR="00745FDE" w:rsidRPr="00943336" w:rsidRDefault="00745FDE" w:rsidP="004D0A70">
      <w:pPr>
        <w:widowControl w:val="0"/>
        <w:spacing w:before="0" w:after="0" w:line="240" w:lineRule="atLeast"/>
        <w:ind w:left="720"/>
      </w:pPr>
    </w:p>
    <w:p w:rsidR="00BD27D5" w:rsidRDefault="00BD27D5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BD27D5" w:rsidRDefault="00BD27D5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170134" w:rsidRDefault="00170134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</w:p>
    <w:p w:rsidR="003343CF" w:rsidRDefault="003C1852" w:rsidP="000F2D96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>
        <w:rPr>
          <w:snapToGrid w:val="0"/>
          <w:sz w:val="24"/>
          <w:szCs w:val="24"/>
        </w:rPr>
        <w:t xml:space="preserve"> vše co o 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147AA8" w:rsidRPr="00943336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943336" w:rsidRDefault="009A5E4B" w:rsidP="00147AA8">
      <w:pPr>
        <w:spacing w:before="0" w:after="0" w:line="276" w:lineRule="auto"/>
        <w:rPr>
          <w:snapToGrid w:val="0"/>
          <w:sz w:val="24"/>
          <w:szCs w:val="24"/>
        </w:rPr>
      </w:pPr>
      <w:r w:rsidRPr="009A5E4B">
        <w:rPr>
          <w:noProof/>
          <w:snapToGrid w:val="0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.3pt;margin-top:5.35pt;width:146.25pt;height:27.65pt;z-index:251660288;mso-width-relative:margin;mso-height-relative:margin" strokecolor="white [3212]">
            <v:textbox>
              <w:txbxContent>
                <w:p w:rsidR="00147AA8" w:rsidRDefault="00147AA8"/>
              </w:txbxContent>
            </v:textbox>
          </v:shape>
        </w:pict>
      </w:r>
      <w:r w:rsidR="00147AA8" w:rsidRPr="00147AA8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4305300" cy="3038475"/>
            <wp:effectExtent l="19050" t="0" r="0" b="0"/>
            <wp:docPr id="5" name="obrázek 1" descr="stem0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7" descr="stem093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10000" contrast="30000"/>
                    </a:blip>
                    <a:srcRect l="9010" t="54914" r="47469" b="23095"/>
                    <a:stretch>
                      <a:fillRect/>
                    </a:stretch>
                  </pic:blipFill>
                  <pic:spPr>
                    <a:xfrm>
                      <a:off x="0" y="0"/>
                      <a:ext cx="4307140" cy="3039773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584C20" w:rsidRDefault="00584C20" w:rsidP="001C295E">
      <w:pPr>
        <w:spacing w:before="0" w:after="0" w:line="276" w:lineRule="auto"/>
        <w:rPr>
          <w:rFonts w:asciiTheme="minorHAnsi" w:hAnsiTheme="minorHAnsi"/>
        </w:rPr>
      </w:pPr>
    </w:p>
    <w:p w:rsidR="00CC04D8" w:rsidRPr="00943336" w:rsidRDefault="00943336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0F2D96" w:rsidRDefault="000F2D96" w:rsidP="000F2D96">
      <w:pPr>
        <w:spacing w:before="0" w:after="0" w:line="276" w:lineRule="auto"/>
      </w:pPr>
    </w:p>
    <w:p w:rsidR="000F2D96" w:rsidRDefault="009A5E4B" w:rsidP="00147AA8">
      <w:pPr>
        <w:spacing w:before="0" w:after="0" w:line="276" w:lineRule="auto"/>
        <w:rPr>
          <w:snapToGrid w:val="0"/>
        </w:rPr>
      </w:pPr>
      <w:r>
        <w:rPr>
          <w:noProof/>
        </w:rPr>
        <w:pict>
          <v:shape id="_x0000_s1027" type="#_x0000_t202" style="position:absolute;margin-left:3.3pt;margin-top:6.6pt;width:98.6pt;height:38.6pt;z-index:251662336;mso-width-relative:margin;mso-height-relative:margin" strokecolor="white [3212]">
            <v:textbox>
              <w:txbxContent>
                <w:p w:rsidR="00147AA8" w:rsidRDefault="00147AA8"/>
              </w:txbxContent>
            </v:textbox>
          </v:shape>
        </w:pict>
      </w:r>
      <w:r w:rsidR="00147AA8" w:rsidRPr="00147AA8">
        <w:rPr>
          <w:noProof/>
          <w:snapToGrid w:val="0"/>
          <w:lang w:eastAsia="cs-CZ"/>
        </w:rPr>
        <w:drawing>
          <wp:inline distT="0" distB="0" distL="0" distR="0">
            <wp:extent cx="5153025" cy="3067050"/>
            <wp:effectExtent l="19050" t="0" r="9525" b="0"/>
            <wp:docPr id="7" name="obrázek 2" descr="stem0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stem093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10000" contrast="30000"/>
                    </a:blip>
                    <a:srcRect l="5874" t="3424" r="39604" b="7426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06705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943336" w:rsidRDefault="00943336" w:rsidP="00D77EA6">
      <w:pPr>
        <w:spacing w:before="0" w:after="0" w:line="276" w:lineRule="auto"/>
        <w:rPr>
          <w:noProof/>
          <w:lang w:val="en-US" w:eastAsia="cs-CZ"/>
        </w:rPr>
      </w:pPr>
    </w:p>
    <w:p w:rsidR="00943336" w:rsidRPr="00CC04D8" w:rsidRDefault="00943336" w:rsidP="00147AA8">
      <w:pPr>
        <w:spacing w:before="0" w:after="0" w:line="276" w:lineRule="auto"/>
      </w:pPr>
      <w:r>
        <w:rPr>
          <w:snapToGrid w:val="0"/>
        </w:rPr>
        <w:lastRenderedPageBreak/>
        <w:t>OBR. 3</w:t>
      </w:r>
      <w:r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170134" w:rsidRDefault="009A5E4B" w:rsidP="00C26537">
      <w:pPr>
        <w:spacing w:before="0" w:after="0"/>
      </w:pPr>
      <w:r>
        <w:rPr>
          <w:noProof/>
        </w:rPr>
        <w:pict>
          <v:shape id="_x0000_s1030" type="#_x0000_t202" style="position:absolute;margin-left:249.3pt;margin-top:5.1pt;width:142.7pt;height:27.75pt;z-index:251666432;mso-width-relative:margin;mso-height-relative:margin" strokecolor="white [3212]">
            <v:textbox>
              <w:txbxContent>
                <w:p w:rsidR="00C26537" w:rsidRDefault="00C26537"/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3.3pt;margin-top:.2pt;width:155.25pt;height:21.4pt;z-index:251664384;mso-width-relative:margin;mso-height-relative:margin" fillcolor="white [3212]" strokecolor="white [3212]">
            <v:textbox>
              <w:txbxContent>
                <w:p w:rsidR="00C26537" w:rsidRDefault="00C26537"/>
              </w:txbxContent>
            </v:textbox>
          </v:shape>
        </w:pict>
      </w:r>
      <w:r w:rsidR="00C26537" w:rsidRPr="00C26537">
        <w:rPr>
          <w:noProof/>
          <w:lang w:eastAsia="cs-CZ"/>
        </w:rPr>
        <w:drawing>
          <wp:inline distT="0" distB="0" distL="0" distR="0">
            <wp:extent cx="5019675" cy="2038350"/>
            <wp:effectExtent l="19050" t="0" r="9525" b="0"/>
            <wp:docPr id="10" name="obrázek 5" descr="stem0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stem095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contrast="30000"/>
                    </a:blip>
                    <a:srcRect l="7823" t="9100" r="35700" b="7163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03835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045AF5" w:rsidRDefault="00045AF5" w:rsidP="00045AF5">
      <w:pPr>
        <w:rPr>
          <w:noProof/>
          <w:lang w:val="en-US" w:eastAsia="cs-CZ"/>
        </w:rPr>
      </w:pPr>
      <w:r w:rsidRPr="00926C5F">
        <w:rPr>
          <w:snapToGrid w:val="0"/>
        </w:rPr>
        <w:t>OBR. 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045AF5" w:rsidRDefault="00045AF5" w:rsidP="00006E41">
      <w:pPr>
        <w:spacing w:before="0" w:after="0"/>
        <w:rPr>
          <w:noProof/>
          <w:lang w:eastAsia="cs-CZ"/>
        </w:rPr>
      </w:pPr>
    </w:p>
    <w:p w:rsidR="0083321A" w:rsidRDefault="00006E41" w:rsidP="00006E41">
      <w:pPr>
        <w:spacing w:before="0" w:after="0"/>
      </w:pPr>
      <w:r w:rsidRPr="00006E41">
        <w:rPr>
          <w:noProof/>
          <w:lang w:eastAsia="cs-CZ"/>
        </w:rPr>
        <w:drawing>
          <wp:inline distT="0" distB="0" distL="0" distR="0">
            <wp:extent cx="2638425" cy="3695700"/>
            <wp:effectExtent l="19050" t="0" r="0" b="0"/>
            <wp:docPr id="11" name="obrázek 6" descr="stem0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stem095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40000"/>
                    </a:blip>
                    <a:srcRect l="64334" t="8036" r="17872" b="69643"/>
                    <a:stretch>
                      <a:fillRect/>
                    </a:stretch>
                  </pic:blipFill>
                  <pic:spPr>
                    <a:xfrm>
                      <a:off x="0" y="0"/>
                      <a:ext cx="2633941" cy="368942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83321A" w:rsidRDefault="0083321A" w:rsidP="00926C5F">
      <w:pPr>
        <w:spacing w:before="0" w:after="0"/>
      </w:pPr>
    </w:p>
    <w:sectPr w:rsidR="0083321A" w:rsidSect="00084AD2">
      <w:footerReference w:type="default" r:id="rId1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76A0" w:rsidRDefault="004076A0" w:rsidP="00CA6778">
      <w:pPr>
        <w:spacing w:before="0" w:after="0"/>
      </w:pPr>
      <w:r>
        <w:separator/>
      </w:r>
    </w:p>
  </w:endnote>
  <w:endnote w:type="continuationSeparator" w:id="0">
    <w:p w:rsidR="004076A0" w:rsidRDefault="004076A0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76A0" w:rsidRDefault="004076A0" w:rsidP="00CA6778">
      <w:pPr>
        <w:spacing w:before="0" w:after="0"/>
      </w:pPr>
      <w:r>
        <w:separator/>
      </w:r>
    </w:p>
  </w:footnote>
  <w:footnote w:type="continuationSeparator" w:id="0">
    <w:p w:rsidR="004076A0" w:rsidRDefault="004076A0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4210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45AF5"/>
    <w:rsid w:val="00084AD2"/>
    <w:rsid w:val="000F2D96"/>
    <w:rsid w:val="000F75FE"/>
    <w:rsid w:val="001328A6"/>
    <w:rsid w:val="00147AA8"/>
    <w:rsid w:val="0015164B"/>
    <w:rsid w:val="00170134"/>
    <w:rsid w:val="0017080B"/>
    <w:rsid w:val="001A2950"/>
    <w:rsid w:val="001B104D"/>
    <w:rsid w:val="001C295E"/>
    <w:rsid w:val="001F1A8E"/>
    <w:rsid w:val="00214FC4"/>
    <w:rsid w:val="00235DCF"/>
    <w:rsid w:val="00247D1D"/>
    <w:rsid w:val="00252D2D"/>
    <w:rsid w:val="00281EB3"/>
    <w:rsid w:val="002848BA"/>
    <w:rsid w:val="002C185E"/>
    <w:rsid w:val="0030136D"/>
    <w:rsid w:val="003343CF"/>
    <w:rsid w:val="00375125"/>
    <w:rsid w:val="00377C9F"/>
    <w:rsid w:val="00386ED3"/>
    <w:rsid w:val="003B7217"/>
    <w:rsid w:val="003C040B"/>
    <w:rsid w:val="003C1852"/>
    <w:rsid w:val="003D1D48"/>
    <w:rsid w:val="00402D3C"/>
    <w:rsid w:val="004076A0"/>
    <w:rsid w:val="00434198"/>
    <w:rsid w:val="00441154"/>
    <w:rsid w:val="00445291"/>
    <w:rsid w:val="004513CC"/>
    <w:rsid w:val="00487EDF"/>
    <w:rsid w:val="00494DF5"/>
    <w:rsid w:val="00497576"/>
    <w:rsid w:val="004B0AD8"/>
    <w:rsid w:val="004D0A70"/>
    <w:rsid w:val="004F1811"/>
    <w:rsid w:val="00511127"/>
    <w:rsid w:val="00543182"/>
    <w:rsid w:val="00561572"/>
    <w:rsid w:val="005667E7"/>
    <w:rsid w:val="005717BA"/>
    <w:rsid w:val="005813AC"/>
    <w:rsid w:val="00584C20"/>
    <w:rsid w:val="005D4579"/>
    <w:rsid w:val="005F56BA"/>
    <w:rsid w:val="0060335D"/>
    <w:rsid w:val="00633469"/>
    <w:rsid w:val="006347FB"/>
    <w:rsid w:val="006515B1"/>
    <w:rsid w:val="006516F6"/>
    <w:rsid w:val="00651EE2"/>
    <w:rsid w:val="00660F82"/>
    <w:rsid w:val="006621B7"/>
    <w:rsid w:val="006664EB"/>
    <w:rsid w:val="00666590"/>
    <w:rsid w:val="00675FC3"/>
    <w:rsid w:val="00677CE5"/>
    <w:rsid w:val="00684206"/>
    <w:rsid w:val="006A3329"/>
    <w:rsid w:val="006A5003"/>
    <w:rsid w:val="006E7321"/>
    <w:rsid w:val="007067A2"/>
    <w:rsid w:val="007239EE"/>
    <w:rsid w:val="007269D6"/>
    <w:rsid w:val="00745FDE"/>
    <w:rsid w:val="00786BF0"/>
    <w:rsid w:val="0079014B"/>
    <w:rsid w:val="007A0E40"/>
    <w:rsid w:val="007A250D"/>
    <w:rsid w:val="007A7E9F"/>
    <w:rsid w:val="007B388D"/>
    <w:rsid w:val="007D1941"/>
    <w:rsid w:val="0083321A"/>
    <w:rsid w:val="0085686D"/>
    <w:rsid w:val="008D046A"/>
    <w:rsid w:val="008F0CE5"/>
    <w:rsid w:val="008F28C4"/>
    <w:rsid w:val="00915396"/>
    <w:rsid w:val="00923A45"/>
    <w:rsid w:val="00926C5F"/>
    <w:rsid w:val="00943336"/>
    <w:rsid w:val="00947E9C"/>
    <w:rsid w:val="009509CE"/>
    <w:rsid w:val="009A5E4B"/>
    <w:rsid w:val="009B04B4"/>
    <w:rsid w:val="009C77DA"/>
    <w:rsid w:val="00A031D9"/>
    <w:rsid w:val="00A220EF"/>
    <w:rsid w:val="00A805BB"/>
    <w:rsid w:val="00AC1FA9"/>
    <w:rsid w:val="00AD2245"/>
    <w:rsid w:val="00AD554A"/>
    <w:rsid w:val="00B15D4C"/>
    <w:rsid w:val="00BA711C"/>
    <w:rsid w:val="00BD27D5"/>
    <w:rsid w:val="00BD446E"/>
    <w:rsid w:val="00BE7F79"/>
    <w:rsid w:val="00C26537"/>
    <w:rsid w:val="00C6450B"/>
    <w:rsid w:val="00C82281"/>
    <w:rsid w:val="00CA6778"/>
    <w:rsid w:val="00CA68AF"/>
    <w:rsid w:val="00CB64C5"/>
    <w:rsid w:val="00CC04D8"/>
    <w:rsid w:val="00CD7224"/>
    <w:rsid w:val="00CE2B06"/>
    <w:rsid w:val="00D11272"/>
    <w:rsid w:val="00D173C9"/>
    <w:rsid w:val="00D24984"/>
    <w:rsid w:val="00D37B5F"/>
    <w:rsid w:val="00D52472"/>
    <w:rsid w:val="00D61F1F"/>
    <w:rsid w:val="00D77EA6"/>
    <w:rsid w:val="00DA3077"/>
    <w:rsid w:val="00DA4A0B"/>
    <w:rsid w:val="00DC7C6F"/>
    <w:rsid w:val="00E07FEC"/>
    <w:rsid w:val="00E31ACB"/>
    <w:rsid w:val="00E33143"/>
    <w:rsid w:val="00E44055"/>
    <w:rsid w:val="00E55129"/>
    <w:rsid w:val="00E64B03"/>
    <w:rsid w:val="00EC1E72"/>
    <w:rsid w:val="00EC6206"/>
    <w:rsid w:val="00EC70AE"/>
    <w:rsid w:val="00F23263"/>
    <w:rsid w:val="00F47811"/>
    <w:rsid w:val="00F629E1"/>
    <w:rsid w:val="00F6480D"/>
    <w:rsid w:val="00F70F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1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9ADE0E3-98D0-4649-8652-7BE9EAAEE2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46</TotalTime>
  <Pages>4</Pages>
  <Words>108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13</cp:revision>
  <dcterms:created xsi:type="dcterms:W3CDTF">2013-02-17T16:08:00Z</dcterms:created>
  <dcterms:modified xsi:type="dcterms:W3CDTF">2013-03-24T10:21:00Z</dcterms:modified>
</cp:coreProperties>
</file>