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104D" w:rsidRPr="001B104D">
        <w:rPr>
          <w:rFonts w:cs="Arial"/>
          <w:b/>
          <w:color w:val="000000"/>
        </w:rPr>
        <w:t xml:space="preserve"> </w:t>
      </w:r>
      <w:r w:rsidR="001B104D" w:rsidRPr="001B104D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Počátky kovových konstrukcí</w:t>
      </w:r>
      <w:r w:rsidR="007A0E40"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 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170134" w:rsidRDefault="00170134" w:rsidP="00170134">
      <w:pPr>
        <w:rPr>
          <w:rFonts w:asciiTheme="minorHAnsi" w:eastAsia="Calibri" w:hAnsiTheme="minorHAnsi" w:cs="Times New Roman"/>
          <w:bCs/>
          <w:color w:val="1F497D" w:themeColor="text2"/>
          <w:lang w:val="en-GB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0D193C" w:rsidRDefault="000D193C" w:rsidP="00943336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Časově zařaďte</w:t>
      </w:r>
      <w:r w:rsidR="00943336" w:rsidRPr="00943336">
        <w:rPr>
          <w:snapToGrid w:val="0"/>
          <w:sz w:val="24"/>
          <w:szCs w:val="24"/>
        </w:rPr>
        <w:t xml:space="preserve"> dobu </w:t>
      </w:r>
      <w:r w:rsidR="006A3ED9" w:rsidRPr="00943336">
        <w:rPr>
          <w:snapToGrid w:val="0"/>
          <w:sz w:val="24"/>
          <w:szCs w:val="24"/>
        </w:rPr>
        <w:t>počátků kovových konstrukcí</w:t>
      </w:r>
      <w:r w:rsidR="00943336" w:rsidRPr="00943336">
        <w:rPr>
          <w:snapToGrid w:val="0"/>
          <w:sz w:val="24"/>
          <w:szCs w:val="24"/>
        </w:rPr>
        <w:t xml:space="preserve">. </w:t>
      </w:r>
      <w:r>
        <w:rPr>
          <w:snapToGrid w:val="0"/>
          <w:sz w:val="24"/>
          <w:szCs w:val="24"/>
        </w:rPr>
        <w:t>Jaký materi</w:t>
      </w:r>
      <w:r w:rsidR="006A3ED9">
        <w:rPr>
          <w:snapToGrid w:val="0"/>
          <w:sz w:val="24"/>
          <w:szCs w:val="24"/>
        </w:rPr>
        <w:t>ál se začal používat jako první?</w:t>
      </w:r>
    </w:p>
    <w:p w:rsidR="00943336" w:rsidRPr="00943336" w:rsidRDefault="00943336" w:rsidP="00943336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 w:rsidRPr="00943336">
        <w:rPr>
          <w:snapToGrid w:val="0"/>
          <w:sz w:val="24"/>
          <w:szCs w:val="24"/>
        </w:rPr>
        <w:t>Jaké byly první druhy staveb?</w:t>
      </w:r>
    </w:p>
    <w:p w:rsidR="00943336" w:rsidRPr="00943336" w:rsidRDefault="00943336" w:rsidP="000D193C">
      <w:pPr>
        <w:widowControl w:val="0"/>
        <w:numPr>
          <w:ilvl w:val="0"/>
          <w:numId w:val="4"/>
        </w:numPr>
        <w:spacing w:before="0" w:after="0" w:line="240" w:lineRule="atLeast"/>
      </w:pPr>
      <w:r w:rsidRPr="00943336">
        <w:rPr>
          <w:snapToGrid w:val="0"/>
          <w:sz w:val="24"/>
          <w:szCs w:val="24"/>
        </w:rPr>
        <w:t xml:space="preserve">Co víte o </w:t>
      </w:r>
      <w:r w:rsidR="00375800">
        <w:rPr>
          <w:snapToGrid w:val="0"/>
          <w:sz w:val="24"/>
          <w:szCs w:val="24"/>
        </w:rPr>
        <w:t xml:space="preserve">období </w:t>
      </w:r>
      <w:r w:rsidRPr="00943336">
        <w:rPr>
          <w:snapToGrid w:val="0"/>
          <w:sz w:val="24"/>
          <w:szCs w:val="24"/>
        </w:rPr>
        <w:t>počát</w:t>
      </w:r>
      <w:r w:rsidR="00375800">
        <w:rPr>
          <w:snapToGrid w:val="0"/>
          <w:sz w:val="24"/>
          <w:szCs w:val="24"/>
        </w:rPr>
        <w:t>k</w:t>
      </w:r>
      <w:r w:rsidR="00937948">
        <w:rPr>
          <w:snapToGrid w:val="0"/>
          <w:sz w:val="24"/>
          <w:szCs w:val="24"/>
        </w:rPr>
        <w:t>ů</w:t>
      </w:r>
      <w:r w:rsidRPr="00943336">
        <w:rPr>
          <w:snapToGrid w:val="0"/>
          <w:sz w:val="24"/>
          <w:szCs w:val="24"/>
        </w:rPr>
        <w:t xml:space="preserve"> kovových konstrukcí v</w:t>
      </w:r>
      <w:r w:rsidR="00375800">
        <w:rPr>
          <w:snapToGrid w:val="0"/>
          <w:sz w:val="24"/>
          <w:szCs w:val="24"/>
        </w:rPr>
        <w:t> </w:t>
      </w:r>
      <w:r w:rsidRPr="00943336">
        <w:rPr>
          <w:snapToGrid w:val="0"/>
          <w:sz w:val="24"/>
          <w:szCs w:val="24"/>
        </w:rPr>
        <w:t>Čechách</w:t>
      </w:r>
      <w:r w:rsidR="00375800">
        <w:rPr>
          <w:snapToGrid w:val="0"/>
          <w:sz w:val="24"/>
          <w:szCs w:val="24"/>
        </w:rPr>
        <w:t>?</w:t>
      </w:r>
      <w:r w:rsidR="006A3ED9">
        <w:rPr>
          <w:snapToGrid w:val="0"/>
          <w:sz w:val="24"/>
          <w:szCs w:val="24"/>
        </w:rPr>
        <w:t xml:space="preserve"> </w:t>
      </w:r>
      <w:r w:rsidR="00375800">
        <w:rPr>
          <w:snapToGrid w:val="0"/>
          <w:sz w:val="24"/>
          <w:szCs w:val="24"/>
        </w:rPr>
        <w:t>U</w:t>
      </w:r>
      <w:r w:rsidRPr="00943336">
        <w:rPr>
          <w:snapToGrid w:val="0"/>
          <w:sz w:val="24"/>
          <w:szCs w:val="24"/>
        </w:rPr>
        <w:t>veďte příklady staveb.</w:t>
      </w:r>
      <w:r w:rsidRPr="000D193C">
        <w:rPr>
          <w:snapToGrid w:val="0"/>
          <w:sz w:val="24"/>
          <w:szCs w:val="24"/>
        </w:rPr>
        <w:t xml:space="preserve"> </w:t>
      </w:r>
    </w:p>
    <w:p w:rsidR="00943336" w:rsidRPr="00943336" w:rsidRDefault="00943336" w:rsidP="00943336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 w:rsidRPr="00943336">
        <w:rPr>
          <w:snapToGrid w:val="0"/>
          <w:sz w:val="24"/>
          <w:szCs w:val="24"/>
        </w:rPr>
        <w:t>Co víte o skeletech a sklenících z období počátků kovových konstrukcí?</w:t>
      </w:r>
    </w:p>
    <w:p w:rsidR="00943336" w:rsidRPr="00943336" w:rsidRDefault="00943336" w:rsidP="00943336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 w:rsidRPr="00943336">
        <w:rPr>
          <w:snapToGrid w:val="0"/>
          <w:sz w:val="24"/>
          <w:szCs w:val="24"/>
        </w:rPr>
        <w:t>Popište nejvýznamnější stavbu Evropy z období počátků kovových konstrukcí.</w:t>
      </w:r>
      <w:r>
        <w:rPr>
          <w:snapToGrid w:val="0"/>
          <w:sz w:val="24"/>
          <w:szCs w:val="24"/>
        </w:rPr>
        <w:t xml:space="preserve"> Čím byla tato stavba významná ve vývoji stavebnictví?</w:t>
      </w:r>
    </w:p>
    <w:p w:rsidR="00BD27D5" w:rsidRDefault="00BD27D5" w:rsidP="00BD27D5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</w:p>
    <w:p w:rsidR="00E31ACB" w:rsidRDefault="00E31ACB" w:rsidP="00DA4A0B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BD27D5" w:rsidRDefault="00BD27D5" w:rsidP="00DA4A0B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170134" w:rsidRPr="00170134" w:rsidRDefault="00170134" w:rsidP="00DA4A0B">
      <w:pPr>
        <w:spacing w:before="0" w:after="0"/>
        <w:ind w:left="363" w:firstLine="426"/>
        <w:rPr>
          <w:rFonts w:asciiTheme="minorHAnsi" w:hAnsiTheme="minorHAnsi"/>
          <w:b/>
          <w:lang w:val="en-GB"/>
        </w:rPr>
      </w:pPr>
    </w:p>
    <w:p w:rsidR="00170134" w:rsidRDefault="00170134" w:rsidP="00170134">
      <w:pPr>
        <w:ind w:left="426"/>
        <w:rPr>
          <w:rFonts w:asciiTheme="minorHAnsi" w:hAnsiTheme="minorHAnsi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0D193C" w:rsidRDefault="000D193C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</w:p>
    <w:p w:rsidR="003343CF" w:rsidRPr="000D193C" w:rsidRDefault="003C1852" w:rsidP="000D193C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snapToGrid w:val="0"/>
          <w:sz w:val="24"/>
          <w:szCs w:val="24"/>
        </w:rPr>
        <w:lastRenderedPageBreak/>
        <w:t xml:space="preserve">Popište obrazovou přílohu (místo, kde se objekt nachází, vše co o </w:t>
      </w:r>
      <w:r w:rsidR="00677CE5">
        <w:rPr>
          <w:snapToGrid w:val="0"/>
          <w:sz w:val="24"/>
          <w:szCs w:val="24"/>
        </w:rPr>
        <w:t>obrázku</w:t>
      </w:r>
      <w:r>
        <w:rPr>
          <w:snapToGrid w:val="0"/>
          <w:sz w:val="24"/>
          <w:szCs w:val="24"/>
        </w:rPr>
        <w:t xml:space="preserve"> víte):</w:t>
      </w:r>
    </w:p>
    <w:p w:rsidR="00943336" w:rsidRDefault="00943336" w:rsidP="000F2D96">
      <w:pPr>
        <w:spacing w:before="0" w:after="0" w:line="276" w:lineRule="auto"/>
        <w:rPr>
          <w:snapToGrid w:val="0"/>
          <w:sz w:val="24"/>
          <w:szCs w:val="24"/>
        </w:rPr>
      </w:pPr>
    </w:p>
    <w:p w:rsidR="00943336" w:rsidRDefault="00943336" w:rsidP="00943336">
      <w:pPr>
        <w:spacing w:before="0" w:after="0" w:line="276" w:lineRule="auto"/>
      </w:pPr>
      <w:r>
        <w:rPr>
          <w:snapToGrid w:val="0"/>
        </w:rPr>
        <w:t>OBR. 1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 w:rsidRPr="000F2D96">
        <w:rPr>
          <w:snapToGrid w:val="0"/>
        </w:rPr>
        <w:t xml:space="preserve">Zdroj: </w:t>
      </w:r>
      <w:r>
        <w:t xml:space="preserve">PECHAR, Josef; RŮŽIČKA, Antonín; STAŇKOVÁ, Jaroslava. </w:t>
      </w:r>
      <w:r>
        <w:rPr>
          <w:rStyle w:val="Zvraznn"/>
        </w:rPr>
        <w:t>Učebnice architektury: pro 3. ročník SPŠ stavebních</w:t>
      </w:r>
      <w:r>
        <w:t xml:space="preserve">. </w:t>
      </w:r>
      <w:proofErr w:type="gramStart"/>
      <w:r>
        <w:t>Praha : SNTL</w:t>
      </w:r>
      <w:proofErr w:type="gramEnd"/>
      <w:r>
        <w:t>, 1981. 186 s.</w:t>
      </w:r>
    </w:p>
    <w:p w:rsidR="00943336" w:rsidRPr="00CC04D8" w:rsidRDefault="00943336" w:rsidP="00943336">
      <w:pPr>
        <w:spacing w:before="0" w:after="0" w:line="276" w:lineRule="auto"/>
      </w:pPr>
      <w:r w:rsidRPr="000F2D96">
        <w:rPr>
          <w:snapToGrid w:val="0"/>
        </w:rPr>
        <w:t>str. 13</w:t>
      </w:r>
      <w:r>
        <w:rPr>
          <w:snapToGrid w:val="0"/>
        </w:rPr>
        <w:t>9</w:t>
      </w:r>
      <w:r w:rsidRPr="000F2D96">
        <w:rPr>
          <w:snapToGrid w:val="0"/>
        </w:rPr>
        <w:t>, obr. 26</w:t>
      </w:r>
      <w:r>
        <w:rPr>
          <w:snapToGrid w:val="0"/>
        </w:rPr>
        <w:t>8</w:t>
      </w:r>
      <w:r>
        <w:rPr>
          <w:noProof/>
          <w:lang w:val="en-US" w:eastAsia="cs-CZ"/>
        </w:rPr>
        <w:t>]</w:t>
      </w:r>
    </w:p>
    <w:p w:rsidR="00943336" w:rsidRDefault="00943336" w:rsidP="000F2D96">
      <w:pPr>
        <w:spacing w:before="0" w:after="0" w:line="276" w:lineRule="auto"/>
        <w:rPr>
          <w:snapToGrid w:val="0"/>
          <w:sz w:val="24"/>
          <w:szCs w:val="24"/>
        </w:rPr>
      </w:pPr>
    </w:p>
    <w:p w:rsidR="00584C20" w:rsidRDefault="00CC04D8" w:rsidP="001C295E">
      <w:pPr>
        <w:spacing w:before="0" w:after="0" w:line="276" w:lineRule="auto"/>
        <w:rPr>
          <w:rFonts w:asciiTheme="minorHAnsi" w:hAnsiTheme="minorHAnsi"/>
        </w:rPr>
      </w:pPr>
      <w:r w:rsidRPr="00CC04D8"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3076575" cy="2695575"/>
            <wp:effectExtent l="19050" t="0" r="9525" b="0"/>
            <wp:docPr id="2" name="obrázek 1" descr="klas07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klas074.jpg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lum bright="10000" contrast="10000"/>
                    </a:blip>
                    <a:srcRect l="6849" t="32292" r="50775" b="45328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2695575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CC04D8" w:rsidRPr="00943336" w:rsidRDefault="00943336" w:rsidP="000F2D96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0F2D96" w:rsidRDefault="00214FC4" w:rsidP="000F2D96">
      <w:pPr>
        <w:spacing w:before="0" w:after="0" w:line="276" w:lineRule="auto"/>
      </w:pPr>
      <w:r w:rsidRPr="00214FC4">
        <w:rPr>
          <w:noProof/>
          <w:lang w:eastAsia="cs-CZ"/>
        </w:rPr>
        <w:drawing>
          <wp:inline distT="0" distB="0" distL="0" distR="0">
            <wp:extent cx="4533900" cy="3248026"/>
            <wp:effectExtent l="19050" t="0" r="0" b="0"/>
            <wp:docPr id="6" name="obrázek 3" descr="Image:Crystal Palac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Image:Crystal Palace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248026"/>
                    </a:xfrm>
                    <a:prstGeom prst="rect">
                      <a:avLst/>
                    </a:prstGeom>
                    <a:noFill/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0F2D96" w:rsidRDefault="000F2D96" w:rsidP="003343CF">
      <w:pPr>
        <w:spacing w:before="0" w:after="0" w:line="276" w:lineRule="auto"/>
        <w:ind w:left="360"/>
        <w:rPr>
          <w:snapToGrid w:val="0"/>
        </w:rPr>
      </w:pPr>
    </w:p>
    <w:p w:rsidR="00943336" w:rsidRDefault="00943336" w:rsidP="00D77EA6">
      <w:pPr>
        <w:spacing w:before="0" w:after="0" w:line="276" w:lineRule="auto"/>
        <w:rPr>
          <w:noProof/>
          <w:lang w:val="en-US" w:eastAsia="cs-CZ"/>
        </w:rPr>
      </w:pPr>
    </w:p>
    <w:p w:rsidR="00943336" w:rsidRDefault="00943336" w:rsidP="00943336">
      <w:pPr>
        <w:spacing w:before="0" w:after="0" w:line="276" w:lineRule="auto"/>
      </w:pPr>
      <w:r>
        <w:rPr>
          <w:snapToGrid w:val="0"/>
        </w:rPr>
        <w:lastRenderedPageBreak/>
        <w:t>OBR. 3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 w:rsidRPr="000F2D96">
        <w:rPr>
          <w:snapToGrid w:val="0"/>
        </w:rPr>
        <w:t xml:space="preserve">Zdroj: </w:t>
      </w:r>
      <w:r>
        <w:t xml:space="preserve">PECHAR, Josef; RŮŽIČKA, Antonín; STAŇKOVÁ, Jaroslava. </w:t>
      </w:r>
      <w:r>
        <w:rPr>
          <w:rStyle w:val="Zvraznn"/>
        </w:rPr>
        <w:t>Učebnice architektury: pro 3. ročník SPŠ stavebních</w:t>
      </w:r>
      <w:r w:rsidR="00E75079">
        <w:t>. Praha</w:t>
      </w:r>
      <w:r>
        <w:t>: SNTL, 1981. 186 s.</w:t>
      </w:r>
      <w:bookmarkStart w:id="0" w:name="_GoBack"/>
      <w:bookmarkEnd w:id="0"/>
    </w:p>
    <w:p w:rsidR="00943336" w:rsidRPr="00CC04D8" w:rsidRDefault="00943336" w:rsidP="00943336">
      <w:pPr>
        <w:spacing w:before="0" w:after="0" w:line="276" w:lineRule="auto"/>
      </w:pPr>
      <w:r w:rsidRPr="000F2D96">
        <w:rPr>
          <w:snapToGrid w:val="0"/>
        </w:rPr>
        <w:t>str. 13</w:t>
      </w:r>
      <w:r>
        <w:rPr>
          <w:snapToGrid w:val="0"/>
        </w:rPr>
        <w:t>9</w:t>
      </w:r>
      <w:r w:rsidRPr="000F2D96">
        <w:rPr>
          <w:snapToGrid w:val="0"/>
        </w:rPr>
        <w:t>, obr. 26</w:t>
      </w:r>
      <w:r w:rsidR="009509CE">
        <w:rPr>
          <w:snapToGrid w:val="0"/>
        </w:rPr>
        <w:t>9</w:t>
      </w:r>
      <w:r>
        <w:rPr>
          <w:noProof/>
          <w:lang w:val="en-US" w:eastAsia="cs-CZ"/>
        </w:rPr>
        <w:t>]</w:t>
      </w:r>
    </w:p>
    <w:p w:rsidR="00170134" w:rsidRDefault="0083321A" w:rsidP="005D4579">
      <w:r w:rsidRPr="0083321A">
        <w:rPr>
          <w:noProof/>
          <w:lang w:eastAsia="cs-CZ"/>
        </w:rPr>
        <w:drawing>
          <wp:inline distT="0" distB="0" distL="0" distR="0">
            <wp:extent cx="3524250" cy="1847665"/>
            <wp:effectExtent l="19050" t="0" r="0" b="0"/>
            <wp:docPr id="1" name="obrázek 1" descr="C:\Jana\Déčko\škola\architektura\klasicismus\klas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Jana\Déčko\škola\architektura\klasicismus\klas07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10000" contrast="20000"/>
                    </a:blip>
                    <a:srcRect l="10109" t="65611" r="57854" b="22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915" cy="1848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21A" w:rsidRDefault="0083321A" w:rsidP="005D4579"/>
    <w:p w:rsidR="0083321A" w:rsidRDefault="0083321A" w:rsidP="0083321A">
      <w:pPr>
        <w:rPr>
          <w:noProof/>
          <w:lang w:val="en-US" w:eastAsia="cs-CZ"/>
        </w:rPr>
      </w:pPr>
      <w:r w:rsidRPr="00926C5F">
        <w:rPr>
          <w:snapToGrid w:val="0"/>
        </w:rPr>
        <w:t>OBR. 4</w:t>
      </w:r>
      <w:r>
        <w:rPr>
          <w:noProof/>
          <w:lang w:eastAsia="cs-CZ"/>
        </w:rPr>
        <w:t xml:space="preserve"> 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83321A" w:rsidRDefault="00926C5F" w:rsidP="00926C5F">
      <w:pPr>
        <w:spacing w:before="0" w:after="0"/>
      </w:pPr>
      <w:r w:rsidRPr="00926C5F">
        <w:rPr>
          <w:noProof/>
          <w:lang w:eastAsia="cs-CZ"/>
        </w:rPr>
        <w:drawing>
          <wp:inline distT="0" distB="0" distL="0" distR="0">
            <wp:extent cx="4848225" cy="3390900"/>
            <wp:effectExtent l="19050" t="0" r="9525" b="0"/>
            <wp:docPr id="3" name="obrázek 2" descr="křištál p09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křištál p090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bright="10000" contrast="10000"/>
                    </a:blip>
                    <a:srcRect l="9188" t="52035" r="55024" b="27165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3390900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sectPr w:rsidR="0083321A" w:rsidSect="00084AD2">
      <w:footerReference w:type="default" r:id="rId11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47AD0" w:rsidRDefault="00547AD0" w:rsidP="00CA6778">
      <w:pPr>
        <w:spacing w:before="0" w:after="0"/>
      </w:pPr>
      <w:r>
        <w:separator/>
      </w:r>
    </w:p>
  </w:endnote>
  <w:endnote w:type="continuationSeparator" w:id="0">
    <w:p w:rsidR="00547AD0" w:rsidRDefault="00547AD0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47AD0" w:rsidRDefault="00547AD0" w:rsidP="00CA6778">
      <w:pPr>
        <w:spacing w:before="0" w:after="0"/>
      </w:pPr>
      <w:r>
        <w:separator/>
      </w:r>
    </w:p>
  </w:footnote>
  <w:footnote w:type="continuationSeparator" w:id="0">
    <w:p w:rsidR="00547AD0" w:rsidRDefault="00547AD0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76801"/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84AD2"/>
    <w:rsid w:val="000D193C"/>
    <w:rsid w:val="000E56D2"/>
    <w:rsid w:val="000F2D96"/>
    <w:rsid w:val="000F75FE"/>
    <w:rsid w:val="001328A6"/>
    <w:rsid w:val="0015164B"/>
    <w:rsid w:val="00170134"/>
    <w:rsid w:val="0017080B"/>
    <w:rsid w:val="001A2950"/>
    <w:rsid w:val="001B104D"/>
    <w:rsid w:val="001C295E"/>
    <w:rsid w:val="001F1A8E"/>
    <w:rsid w:val="00214FC4"/>
    <w:rsid w:val="002276DB"/>
    <w:rsid w:val="00235DCF"/>
    <w:rsid w:val="00247D1D"/>
    <w:rsid w:val="00252D2D"/>
    <w:rsid w:val="00275484"/>
    <w:rsid w:val="00281EB3"/>
    <w:rsid w:val="002848BA"/>
    <w:rsid w:val="002C185E"/>
    <w:rsid w:val="003343CF"/>
    <w:rsid w:val="00375125"/>
    <w:rsid w:val="00375800"/>
    <w:rsid w:val="00377C9F"/>
    <w:rsid w:val="00386ED3"/>
    <w:rsid w:val="003B7217"/>
    <w:rsid w:val="003C040B"/>
    <w:rsid w:val="003C1852"/>
    <w:rsid w:val="003D1D48"/>
    <w:rsid w:val="00402D3C"/>
    <w:rsid w:val="00441154"/>
    <w:rsid w:val="004513CC"/>
    <w:rsid w:val="00487EDF"/>
    <w:rsid w:val="00494DF5"/>
    <w:rsid w:val="00497576"/>
    <w:rsid w:val="004B0AD8"/>
    <w:rsid w:val="004F1811"/>
    <w:rsid w:val="00511127"/>
    <w:rsid w:val="00543182"/>
    <w:rsid w:val="00547AD0"/>
    <w:rsid w:val="005667E7"/>
    <w:rsid w:val="005813AC"/>
    <w:rsid w:val="00584C20"/>
    <w:rsid w:val="005D4579"/>
    <w:rsid w:val="0060335D"/>
    <w:rsid w:val="00633469"/>
    <w:rsid w:val="006347FB"/>
    <w:rsid w:val="006515B1"/>
    <w:rsid w:val="006516F6"/>
    <w:rsid w:val="00660F82"/>
    <w:rsid w:val="006664EB"/>
    <w:rsid w:val="00666590"/>
    <w:rsid w:val="00677CE5"/>
    <w:rsid w:val="00684206"/>
    <w:rsid w:val="006A3329"/>
    <w:rsid w:val="006A3ED9"/>
    <w:rsid w:val="006A5003"/>
    <w:rsid w:val="006E7321"/>
    <w:rsid w:val="007067A2"/>
    <w:rsid w:val="007269D6"/>
    <w:rsid w:val="00786BF0"/>
    <w:rsid w:val="007943FD"/>
    <w:rsid w:val="007A0E40"/>
    <w:rsid w:val="007A7E9F"/>
    <w:rsid w:val="007B388D"/>
    <w:rsid w:val="0083321A"/>
    <w:rsid w:val="00850587"/>
    <w:rsid w:val="0085686D"/>
    <w:rsid w:val="008D046A"/>
    <w:rsid w:val="008F0CE5"/>
    <w:rsid w:val="008F28C4"/>
    <w:rsid w:val="00914C7E"/>
    <w:rsid w:val="00915396"/>
    <w:rsid w:val="00926C5F"/>
    <w:rsid w:val="00937948"/>
    <w:rsid w:val="00943336"/>
    <w:rsid w:val="00947E9C"/>
    <w:rsid w:val="009509CE"/>
    <w:rsid w:val="009B04B4"/>
    <w:rsid w:val="009C77DA"/>
    <w:rsid w:val="00A031D9"/>
    <w:rsid w:val="00AC1FA9"/>
    <w:rsid w:val="00AD2245"/>
    <w:rsid w:val="00B15D4C"/>
    <w:rsid w:val="00BD27D5"/>
    <w:rsid w:val="00BD446E"/>
    <w:rsid w:val="00BE7F79"/>
    <w:rsid w:val="00C6450B"/>
    <w:rsid w:val="00C82281"/>
    <w:rsid w:val="00CA6778"/>
    <w:rsid w:val="00CA68AF"/>
    <w:rsid w:val="00CB64C5"/>
    <w:rsid w:val="00CC04D8"/>
    <w:rsid w:val="00CE2B06"/>
    <w:rsid w:val="00D11272"/>
    <w:rsid w:val="00D173C9"/>
    <w:rsid w:val="00D24984"/>
    <w:rsid w:val="00D37B5F"/>
    <w:rsid w:val="00D61F1F"/>
    <w:rsid w:val="00D77EA6"/>
    <w:rsid w:val="00DA3077"/>
    <w:rsid w:val="00DA4A0B"/>
    <w:rsid w:val="00DC7C6F"/>
    <w:rsid w:val="00E07FEC"/>
    <w:rsid w:val="00E31ACB"/>
    <w:rsid w:val="00E33143"/>
    <w:rsid w:val="00E44055"/>
    <w:rsid w:val="00E55129"/>
    <w:rsid w:val="00E75079"/>
    <w:rsid w:val="00EC1E72"/>
    <w:rsid w:val="00EC70AE"/>
    <w:rsid w:val="00F23263"/>
    <w:rsid w:val="00F648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680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stylesWithEffects" Target="stylesWithEffect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42</TotalTime>
  <Pages>4</Pages>
  <Words>136</Words>
  <Characters>806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941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10</cp:revision>
  <dcterms:created xsi:type="dcterms:W3CDTF">2013-01-29T16:33:00Z</dcterms:created>
  <dcterms:modified xsi:type="dcterms:W3CDTF">2013-03-16T16:18:00Z</dcterms:modified>
</cp:coreProperties>
</file>