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8F2D8C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6578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Starokřesťanská, </w:t>
      </w:r>
      <w:r w:rsidR="00407DBC" w:rsidRPr="00407DBC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Byzantská architektura a Velkomoravská architektura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8269FA" w:rsidRDefault="008269FA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8F2D8C" w:rsidRDefault="008F2D8C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8F2D8C" w:rsidRPr="008F2D8C" w:rsidRDefault="008F2D8C" w:rsidP="008F2D8C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8F2D8C">
        <w:rPr>
          <w:rFonts w:eastAsia="Calibri" w:cs="Times New Roman"/>
          <w:snapToGrid w:val="0"/>
          <w:sz w:val="24"/>
        </w:rPr>
        <w:lastRenderedPageBreak/>
        <w:t>Popište druhy staveb ve starokřesťanské architektuře.</w:t>
      </w:r>
    </w:p>
    <w:p w:rsidR="008F2D8C" w:rsidRPr="008F2D8C" w:rsidRDefault="008F2D8C" w:rsidP="008F2D8C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8F2D8C">
        <w:rPr>
          <w:rFonts w:eastAsia="Calibri" w:cs="Times New Roman"/>
          <w:snapToGrid w:val="0"/>
          <w:sz w:val="24"/>
        </w:rPr>
        <w:t>Popiš</w:t>
      </w:r>
      <w:r>
        <w:rPr>
          <w:rFonts w:eastAsia="Calibri" w:cs="Times New Roman"/>
          <w:snapToGrid w:val="0"/>
          <w:sz w:val="24"/>
        </w:rPr>
        <w:t>te</w:t>
      </w:r>
      <w:r w:rsidRPr="008F2D8C">
        <w:rPr>
          <w:rFonts w:eastAsia="Calibri" w:cs="Times New Roman"/>
          <w:snapToGrid w:val="0"/>
          <w:sz w:val="24"/>
        </w:rPr>
        <w:t xml:space="preserve"> byzantskou architekturu, kde bylo její hlavní středisko a jaká je nejvýznamnější památka?</w:t>
      </w:r>
    </w:p>
    <w:p w:rsidR="008F2D8C" w:rsidRDefault="008F2D8C" w:rsidP="008F2D8C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8F2D8C">
        <w:rPr>
          <w:snapToGrid w:val="0"/>
          <w:sz w:val="24"/>
          <w:szCs w:val="24"/>
        </w:rPr>
        <w:t xml:space="preserve">Nakreslete církevní stavby s podélnou dispozicí </w:t>
      </w:r>
      <w:r w:rsidR="001E6578">
        <w:rPr>
          <w:snapToGrid w:val="0"/>
          <w:sz w:val="24"/>
          <w:szCs w:val="24"/>
        </w:rPr>
        <w:t xml:space="preserve">z </w:t>
      </w:r>
      <w:r w:rsidRPr="008F2D8C">
        <w:rPr>
          <w:snapToGrid w:val="0"/>
          <w:sz w:val="24"/>
          <w:szCs w:val="24"/>
        </w:rPr>
        <w:t>velkomoravské architektury, uveďte příklady.</w:t>
      </w:r>
    </w:p>
    <w:p w:rsidR="008F2D8C" w:rsidRPr="008F2D8C" w:rsidRDefault="008F2D8C" w:rsidP="008F2D8C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Popište a nakreslete centrální stavby </w:t>
      </w:r>
      <w:r w:rsidR="001E6578">
        <w:rPr>
          <w:snapToGrid w:val="0"/>
          <w:sz w:val="24"/>
          <w:szCs w:val="24"/>
        </w:rPr>
        <w:t xml:space="preserve">z </w:t>
      </w:r>
      <w:r w:rsidRPr="008F2D8C">
        <w:rPr>
          <w:snapToGrid w:val="0"/>
          <w:sz w:val="24"/>
          <w:szCs w:val="24"/>
        </w:rPr>
        <w:t>velkomoravské architektury</w:t>
      </w:r>
      <w:r>
        <w:rPr>
          <w:snapToGrid w:val="0"/>
          <w:sz w:val="24"/>
          <w:szCs w:val="24"/>
        </w:rPr>
        <w:t>.</w:t>
      </w: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8A6CA5" w:rsidRDefault="008A6CA5" w:rsidP="006674C7">
      <w:pPr>
        <w:spacing w:before="0" w:after="200" w:line="276" w:lineRule="auto"/>
        <w:rPr>
          <w:snapToGrid w:val="0"/>
          <w:sz w:val="24"/>
        </w:rPr>
      </w:pPr>
    </w:p>
    <w:p w:rsidR="00C127DD" w:rsidRDefault="00C127DD" w:rsidP="004530E2">
      <w:pPr>
        <w:spacing w:before="0" w:after="200" w:line="276" w:lineRule="auto"/>
        <w:rPr>
          <w:snapToGrid w:val="0"/>
          <w:sz w:val="24"/>
        </w:rPr>
      </w:pPr>
    </w:p>
    <w:p w:rsidR="00B005D2" w:rsidRDefault="00B005D2" w:rsidP="004530E2">
      <w:pPr>
        <w:spacing w:before="0" w:after="200" w:line="276" w:lineRule="auto"/>
        <w:rPr>
          <w:snapToGrid w:val="0"/>
          <w:sz w:val="24"/>
        </w:rPr>
      </w:pPr>
    </w:p>
    <w:p w:rsidR="004530E2" w:rsidRPr="006674C7" w:rsidRDefault="004530E2" w:rsidP="004530E2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 xml:space="preserve">Popište obrazovou přílohu </w:t>
      </w:r>
      <w:r w:rsidR="00370EAD">
        <w:rPr>
          <w:snapToGrid w:val="0"/>
          <w:sz w:val="24"/>
          <w:szCs w:val="24"/>
        </w:rPr>
        <w:t>(kde se objekt či část stavby nachází, do jaké architektury patří, vše co o obrázku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036B6A" w:rsidP="00147AA8">
      <w:pPr>
        <w:spacing w:before="0" w:after="0" w:line="276" w:lineRule="auto"/>
        <w:rPr>
          <w:noProof/>
          <w:lang w:val="en-US" w:eastAsia="cs-CZ"/>
        </w:rPr>
      </w:pPr>
    </w:p>
    <w:p w:rsidR="00853807" w:rsidRDefault="002071E9" w:rsidP="000F2D96">
      <w:pPr>
        <w:spacing w:before="0" w:after="0" w:line="276" w:lineRule="auto"/>
        <w:rPr>
          <w:snapToGrid w:val="0"/>
        </w:rPr>
      </w:pPr>
      <w:r w:rsidRPr="002071E9">
        <w:rPr>
          <w:noProof/>
          <w:snapToGrid w:val="0"/>
          <w:lang w:eastAsia="cs-CZ"/>
        </w:rPr>
        <w:drawing>
          <wp:inline distT="0" distB="0" distL="0" distR="0">
            <wp:extent cx="3848100" cy="3072590"/>
            <wp:effectExtent l="19050" t="0" r="0" b="0"/>
            <wp:docPr id="2" name="Zástupný symbol pro obsah 3" descr="starokřest baz038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starokřest baz038.jpg"/>
                    <pic:cNvPicPr>
                      <a:picLocks noGrp="1" noChangeAspect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1712" t="1711" b="44736"/>
                    <a:stretch/>
                  </pic:blipFill>
                  <pic:spPr bwMode="auto">
                    <a:xfrm>
                      <a:off x="0" y="0"/>
                      <a:ext cx="3851659" cy="30754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3785" w:rsidRDefault="00DE3785" w:rsidP="005D286D">
      <w:pPr>
        <w:spacing w:before="0" w:after="0" w:line="276" w:lineRule="auto"/>
        <w:rPr>
          <w:snapToGrid w:val="0"/>
        </w:rPr>
      </w:pPr>
    </w:p>
    <w:p w:rsidR="005D286D" w:rsidRDefault="00943336" w:rsidP="005D286D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6674C7" w:rsidP="006674C7">
      <w:pPr>
        <w:spacing w:before="0" w:after="0" w:line="276" w:lineRule="auto"/>
        <w:rPr>
          <w:noProof/>
          <w:lang w:val="en-US" w:eastAsia="cs-CZ"/>
        </w:rPr>
      </w:pPr>
    </w:p>
    <w:p w:rsidR="005D286D" w:rsidRPr="005D286D" w:rsidRDefault="005D286D" w:rsidP="006674C7">
      <w:pPr>
        <w:spacing w:before="0" w:after="0" w:line="276" w:lineRule="auto"/>
        <w:rPr>
          <w:noProof/>
          <w:lang w:val="en-US" w:eastAsia="cs-CZ"/>
        </w:rPr>
      </w:pPr>
    </w:p>
    <w:p w:rsidR="00537D45" w:rsidRDefault="002071E9" w:rsidP="000F2D96">
      <w:pPr>
        <w:spacing w:before="0" w:after="0" w:line="276" w:lineRule="auto"/>
        <w:rPr>
          <w:snapToGrid w:val="0"/>
        </w:rPr>
      </w:pPr>
      <w:r w:rsidRPr="002071E9">
        <w:rPr>
          <w:noProof/>
          <w:snapToGrid w:val="0"/>
          <w:lang w:eastAsia="cs-CZ"/>
        </w:rPr>
        <w:drawing>
          <wp:inline distT="0" distB="0" distL="0" distR="0">
            <wp:extent cx="4655791" cy="2743200"/>
            <wp:effectExtent l="19050" t="0" r="0" b="0"/>
            <wp:docPr id="3" name="Obrázek 1" descr="hagia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 descr="hagia037.jpg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8418" t="2002" r="4107" b="56121"/>
                    <a:stretch/>
                  </pic:blipFill>
                  <pic:spPr bwMode="auto">
                    <a:xfrm>
                      <a:off x="0" y="0"/>
                      <a:ext cx="4660602" cy="2746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C127DD" w:rsidRDefault="00C127DD" w:rsidP="000F2D96">
      <w:pPr>
        <w:spacing w:before="0" w:after="0" w:line="276" w:lineRule="auto"/>
        <w:rPr>
          <w:snapToGrid w:val="0"/>
        </w:rPr>
      </w:pPr>
    </w:p>
    <w:p w:rsidR="000F2D96" w:rsidRPr="005D286D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2071E9" w:rsidP="0083321A">
      <w:pPr>
        <w:rPr>
          <w:snapToGrid w:val="0"/>
        </w:rPr>
      </w:pPr>
      <w:r w:rsidRPr="002071E9">
        <w:rPr>
          <w:noProof/>
          <w:snapToGrid w:val="0"/>
          <w:lang w:eastAsia="cs-CZ"/>
        </w:rPr>
        <w:drawing>
          <wp:inline distT="0" distB="0" distL="0" distR="0">
            <wp:extent cx="2886075" cy="2664849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r="26635"/>
                    <a:stretch/>
                  </pic:blipFill>
                  <pic:spPr bwMode="auto">
                    <a:xfrm>
                      <a:off x="0" y="0"/>
                      <a:ext cx="2891869" cy="267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BA2444" w:rsidRDefault="00BA2444" w:rsidP="0083321A">
      <w:pPr>
        <w:rPr>
          <w:noProof/>
          <w:lang w:val="en-US" w:eastAsia="cs-CZ"/>
        </w:rPr>
      </w:pPr>
    </w:p>
    <w:p w:rsidR="00BA2444" w:rsidRDefault="00BA2444" w:rsidP="0083321A">
      <w:pPr>
        <w:rPr>
          <w:noProof/>
          <w:lang w:val="en-US" w:eastAsia="cs-CZ"/>
        </w:rPr>
      </w:pPr>
    </w:p>
    <w:p w:rsidR="0083321A" w:rsidRDefault="008E74AD" w:rsidP="00926C5F">
      <w:pPr>
        <w:spacing w:before="0" w:after="0"/>
      </w:pPr>
      <w:r w:rsidRPr="008E74AD">
        <w:rPr>
          <w:noProof/>
          <w:lang w:eastAsia="cs-CZ"/>
        </w:rPr>
        <w:drawing>
          <wp:inline distT="0" distB="0" distL="0" distR="0">
            <wp:extent cx="4680000" cy="2783113"/>
            <wp:effectExtent l="19050" t="0" r="6300" b="0"/>
            <wp:docPr id="103426" name="Picture 2" descr="IMGP4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6" name="Picture 2" descr="IMGP446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lum contrast="20000"/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14783" b="5960"/>
                    <a:stretch/>
                  </pic:blipFill>
                  <pic:spPr bwMode="auto">
                    <a:xfrm>
                      <a:off x="0" y="0"/>
                      <a:ext cx="4680000" cy="278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3321A" w:rsidSect="00084AD2">
      <w:footerReference w:type="default" r:id="rId18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3FB2" w:rsidRDefault="002F3FB2" w:rsidP="00CA6778">
      <w:pPr>
        <w:spacing w:before="0" w:after="0"/>
      </w:pPr>
      <w:r>
        <w:separator/>
      </w:r>
    </w:p>
  </w:endnote>
  <w:endnote w:type="continuationSeparator" w:id="0">
    <w:p w:rsidR="002F3FB2" w:rsidRDefault="002F3FB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3FB2" w:rsidRDefault="002F3FB2" w:rsidP="00CA6778">
      <w:pPr>
        <w:spacing w:before="0" w:after="0"/>
      </w:pPr>
      <w:r>
        <w:separator/>
      </w:r>
    </w:p>
  </w:footnote>
  <w:footnote w:type="continuationSeparator" w:id="0">
    <w:p w:rsidR="002F3FB2" w:rsidRDefault="002F3FB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1"/>
  </w:num>
  <w:num w:numId="9">
    <w:abstractNumId w:val="4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08"/>
  <w:drawingGridVerticalSpacing w:val="181"/>
  <w:displayHorizontalDrawingGridEvery w:val="2"/>
  <w:characterSpacingControl w:val="doNotCompress"/>
  <w:hdrShapeDefaults>
    <o:shapedefaults v:ext="edit" spidmax="16589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3D30"/>
    <w:rsid w:val="00006E41"/>
    <w:rsid w:val="000221EA"/>
    <w:rsid w:val="00024B84"/>
    <w:rsid w:val="00036B6A"/>
    <w:rsid w:val="00072EAB"/>
    <w:rsid w:val="00084AD2"/>
    <w:rsid w:val="00097261"/>
    <w:rsid w:val="000B7635"/>
    <w:rsid w:val="000E3E42"/>
    <w:rsid w:val="000F2D96"/>
    <w:rsid w:val="000F75FE"/>
    <w:rsid w:val="001146AF"/>
    <w:rsid w:val="001328A6"/>
    <w:rsid w:val="00137EA0"/>
    <w:rsid w:val="00147AA8"/>
    <w:rsid w:val="0015164B"/>
    <w:rsid w:val="001577E1"/>
    <w:rsid w:val="00170134"/>
    <w:rsid w:val="0017080B"/>
    <w:rsid w:val="00197DCE"/>
    <w:rsid w:val="001A2950"/>
    <w:rsid w:val="001B104D"/>
    <w:rsid w:val="001C295E"/>
    <w:rsid w:val="001E6578"/>
    <w:rsid w:val="001F1A8E"/>
    <w:rsid w:val="002071E9"/>
    <w:rsid w:val="00214FC4"/>
    <w:rsid w:val="00220093"/>
    <w:rsid w:val="00235DCF"/>
    <w:rsid w:val="00243BDD"/>
    <w:rsid w:val="00247D1D"/>
    <w:rsid w:val="00252D2D"/>
    <w:rsid w:val="00281EB3"/>
    <w:rsid w:val="002848BA"/>
    <w:rsid w:val="002B3091"/>
    <w:rsid w:val="002B69DB"/>
    <w:rsid w:val="002C185E"/>
    <w:rsid w:val="002E74AE"/>
    <w:rsid w:val="002F3FB2"/>
    <w:rsid w:val="0030136D"/>
    <w:rsid w:val="003137C6"/>
    <w:rsid w:val="00321893"/>
    <w:rsid w:val="00327DFD"/>
    <w:rsid w:val="003343CF"/>
    <w:rsid w:val="003576A1"/>
    <w:rsid w:val="00370EAD"/>
    <w:rsid w:val="00375125"/>
    <w:rsid w:val="00377C9F"/>
    <w:rsid w:val="0038597C"/>
    <w:rsid w:val="00386ED3"/>
    <w:rsid w:val="0039338C"/>
    <w:rsid w:val="00394DCA"/>
    <w:rsid w:val="003A254D"/>
    <w:rsid w:val="003A254F"/>
    <w:rsid w:val="003B0222"/>
    <w:rsid w:val="003B7217"/>
    <w:rsid w:val="003C040B"/>
    <w:rsid w:val="003C1852"/>
    <w:rsid w:val="003D1D48"/>
    <w:rsid w:val="00402D3C"/>
    <w:rsid w:val="00407DBC"/>
    <w:rsid w:val="00434198"/>
    <w:rsid w:val="00441154"/>
    <w:rsid w:val="00445291"/>
    <w:rsid w:val="004513CC"/>
    <w:rsid w:val="004530E2"/>
    <w:rsid w:val="00460AB5"/>
    <w:rsid w:val="00487EDF"/>
    <w:rsid w:val="00494DF5"/>
    <w:rsid w:val="00497576"/>
    <w:rsid w:val="004B0AD8"/>
    <w:rsid w:val="004D0A70"/>
    <w:rsid w:val="004F1811"/>
    <w:rsid w:val="004F5296"/>
    <w:rsid w:val="00511127"/>
    <w:rsid w:val="00515FBE"/>
    <w:rsid w:val="00537D45"/>
    <w:rsid w:val="00543182"/>
    <w:rsid w:val="005502A7"/>
    <w:rsid w:val="005667E7"/>
    <w:rsid w:val="00567D7C"/>
    <w:rsid w:val="005717BA"/>
    <w:rsid w:val="005813AC"/>
    <w:rsid w:val="00584C20"/>
    <w:rsid w:val="005B0C07"/>
    <w:rsid w:val="005D286D"/>
    <w:rsid w:val="005D4579"/>
    <w:rsid w:val="005D6520"/>
    <w:rsid w:val="0060335D"/>
    <w:rsid w:val="00633469"/>
    <w:rsid w:val="006341BA"/>
    <w:rsid w:val="006347FB"/>
    <w:rsid w:val="00637845"/>
    <w:rsid w:val="006515B1"/>
    <w:rsid w:val="006516F6"/>
    <w:rsid w:val="00660F82"/>
    <w:rsid w:val="006621B7"/>
    <w:rsid w:val="006664EB"/>
    <w:rsid w:val="00666590"/>
    <w:rsid w:val="006674C7"/>
    <w:rsid w:val="00675D47"/>
    <w:rsid w:val="00675FC3"/>
    <w:rsid w:val="00677CE5"/>
    <w:rsid w:val="00681B4C"/>
    <w:rsid w:val="00684206"/>
    <w:rsid w:val="006A3329"/>
    <w:rsid w:val="006A5003"/>
    <w:rsid w:val="006E084A"/>
    <w:rsid w:val="006E7321"/>
    <w:rsid w:val="007067A2"/>
    <w:rsid w:val="00717965"/>
    <w:rsid w:val="007239EE"/>
    <w:rsid w:val="00724B9B"/>
    <w:rsid w:val="00725A03"/>
    <w:rsid w:val="007269D6"/>
    <w:rsid w:val="00745FDE"/>
    <w:rsid w:val="007477B6"/>
    <w:rsid w:val="00771BA2"/>
    <w:rsid w:val="007729B0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84C09"/>
    <w:rsid w:val="008A6CA5"/>
    <w:rsid w:val="008B6DA1"/>
    <w:rsid w:val="008C1BA4"/>
    <w:rsid w:val="008D046A"/>
    <w:rsid w:val="008E6E09"/>
    <w:rsid w:val="008E74AD"/>
    <w:rsid w:val="008F0CE5"/>
    <w:rsid w:val="008F28C4"/>
    <w:rsid w:val="008F2D8C"/>
    <w:rsid w:val="00915396"/>
    <w:rsid w:val="00926C5F"/>
    <w:rsid w:val="00943336"/>
    <w:rsid w:val="00947E9C"/>
    <w:rsid w:val="009509CE"/>
    <w:rsid w:val="00997D84"/>
    <w:rsid w:val="009B04B4"/>
    <w:rsid w:val="009C10E3"/>
    <w:rsid w:val="009C77DA"/>
    <w:rsid w:val="009D7C86"/>
    <w:rsid w:val="009E5CF0"/>
    <w:rsid w:val="009F4DE8"/>
    <w:rsid w:val="00A031D9"/>
    <w:rsid w:val="00A0365E"/>
    <w:rsid w:val="00A3530D"/>
    <w:rsid w:val="00A3538E"/>
    <w:rsid w:val="00A35BBB"/>
    <w:rsid w:val="00A64673"/>
    <w:rsid w:val="00A704D6"/>
    <w:rsid w:val="00A805BB"/>
    <w:rsid w:val="00A85D9F"/>
    <w:rsid w:val="00AB34CF"/>
    <w:rsid w:val="00AC1039"/>
    <w:rsid w:val="00AC1FA9"/>
    <w:rsid w:val="00AD2245"/>
    <w:rsid w:val="00AE0B6B"/>
    <w:rsid w:val="00AF7509"/>
    <w:rsid w:val="00B005D2"/>
    <w:rsid w:val="00B15BF5"/>
    <w:rsid w:val="00B15D4C"/>
    <w:rsid w:val="00B21AAA"/>
    <w:rsid w:val="00B33C99"/>
    <w:rsid w:val="00B664C3"/>
    <w:rsid w:val="00B875CB"/>
    <w:rsid w:val="00B87855"/>
    <w:rsid w:val="00BA2444"/>
    <w:rsid w:val="00BD27D5"/>
    <w:rsid w:val="00BD446E"/>
    <w:rsid w:val="00BE7F79"/>
    <w:rsid w:val="00C01462"/>
    <w:rsid w:val="00C0413E"/>
    <w:rsid w:val="00C06D9D"/>
    <w:rsid w:val="00C127DD"/>
    <w:rsid w:val="00C26537"/>
    <w:rsid w:val="00C36C58"/>
    <w:rsid w:val="00C3722C"/>
    <w:rsid w:val="00C40890"/>
    <w:rsid w:val="00C534C9"/>
    <w:rsid w:val="00C6450B"/>
    <w:rsid w:val="00C82281"/>
    <w:rsid w:val="00CA06E2"/>
    <w:rsid w:val="00CA6778"/>
    <w:rsid w:val="00CA68AF"/>
    <w:rsid w:val="00CB64C5"/>
    <w:rsid w:val="00CC04D8"/>
    <w:rsid w:val="00CE1D9F"/>
    <w:rsid w:val="00CE2B06"/>
    <w:rsid w:val="00D05AFC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A0EC9"/>
    <w:rsid w:val="00DA3077"/>
    <w:rsid w:val="00DA4A0B"/>
    <w:rsid w:val="00DB520A"/>
    <w:rsid w:val="00DB584B"/>
    <w:rsid w:val="00DB6210"/>
    <w:rsid w:val="00DC7C6F"/>
    <w:rsid w:val="00DE3785"/>
    <w:rsid w:val="00DF6E31"/>
    <w:rsid w:val="00E07FEC"/>
    <w:rsid w:val="00E31ACB"/>
    <w:rsid w:val="00E33143"/>
    <w:rsid w:val="00E44055"/>
    <w:rsid w:val="00E55129"/>
    <w:rsid w:val="00E570DB"/>
    <w:rsid w:val="00EB2DB4"/>
    <w:rsid w:val="00EC1E72"/>
    <w:rsid w:val="00EC70AE"/>
    <w:rsid w:val="00EE026C"/>
    <w:rsid w:val="00F02205"/>
    <w:rsid w:val="00F23263"/>
    <w:rsid w:val="00F43A8A"/>
    <w:rsid w:val="00F54C7B"/>
    <w:rsid w:val="00F629E1"/>
    <w:rsid w:val="00F6480D"/>
    <w:rsid w:val="00F70FBE"/>
    <w:rsid w:val="00FB7A2A"/>
    <w:rsid w:val="00FF373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589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2.wdp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BD29C00-0622-4872-AAB2-E45B38FE51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22</TotalTime>
  <Pages>4</Pages>
  <Words>92</Words>
  <Characters>547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pcadmin</cp:lastModifiedBy>
  <cp:revision>9</cp:revision>
  <dcterms:created xsi:type="dcterms:W3CDTF">2013-11-18T10:44:00Z</dcterms:created>
  <dcterms:modified xsi:type="dcterms:W3CDTF">2013-12-03T10:22:00Z</dcterms:modified>
</cp:coreProperties>
</file>