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140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Časování </w:t>
      </w:r>
      <w:r w:rsidR="001E0D7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pravidelných </w:t>
      </w:r>
      <w:r w:rsidR="00CC140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sloves 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7A0E40" w:rsidRPr="006647BF" w:rsidRDefault="006647BF" w:rsidP="0061039C">
      <w:pPr>
        <w:pStyle w:val="Odstavecseseznamem"/>
        <w:numPr>
          <w:ilvl w:val="0"/>
          <w:numId w:val="2"/>
        </w:num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Šikovně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rozmístěte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do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svého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herního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gram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pole 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lodě</w:t>
      </w:r>
      <w:proofErr w:type="spellEnd"/>
      <w:proofErr w:type="gram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umístěné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pod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plánem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v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požadovaném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počtu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. </w:t>
      </w:r>
      <w:r w:rsidR="00824626">
        <w:rPr>
          <w:rFonts w:asciiTheme="minorHAnsi" w:eastAsia="Calibri" w:hAnsiTheme="minorHAnsi" w:cs="Times New Roman"/>
          <w:bCs/>
          <w:color w:val="1F497D" w:themeColor="text2"/>
          <w:lang w:val="en-GB"/>
        </w:rPr>
        <w:br/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Lodě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se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nesmí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vzájemně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dotýkat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! </w:t>
      </w:r>
    </w:p>
    <w:p w:rsidR="0017080B" w:rsidRDefault="00E32E66" w:rsidP="005D4579">
      <w:r>
        <w:rPr>
          <w:noProof/>
          <w:lang w:eastAsia="cs-CZ"/>
        </w:rPr>
        <w:drawing>
          <wp:inline distT="0" distB="0" distL="0" distR="0">
            <wp:extent cx="5972810" cy="5146675"/>
            <wp:effectExtent l="0" t="0" r="889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14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60F82" w:rsidRPr="00BE52FD" w:rsidRDefault="00660F82" w:rsidP="005D4579">
      <w:pPr>
        <w:rPr>
          <w:b/>
        </w:rPr>
      </w:pPr>
    </w:p>
    <w:p w:rsidR="007E078A" w:rsidRPr="00BE52FD" w:rsidRDefault="007E078A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 w:rsidRPr="00BE52FD">
        <w:rPr>
          <w:rFonts w:asciiTheme="minorHAnsi" w:eastAsia="Calibri" w:hAnsiTheme="minorHAnsi" w:cs="Times New Roman"/>
          <w:b/>
          <w:bCs/>
          <w:lang w:val="de-DE"/>
        </w:rPr>
        <w:t>Ich komme, du kommst, er kommt, Sie kommen</w:t>
      </w:r>
    </w:p>
    <w:p w:rsidR="007E078A" w:rsidRPr="00BE52FD" w:rsidRDefault="007E078A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 w:rsidRPr="00BE52FD">
        <w:rPr>
          <w:rFonts w:asciiTheme="minorHAnsi" w:eastAsia="Calibri" w:hAnsiTheme="minorHAnsi" w:cs="Times New Roman"/>
          <w:b/>
          <w:bCs/>
          <w:lang w:val="de-DE"/>
        </w:rPr>
        <w:t>Ich trinke, du trinkst, er trinkt, Sie trinken</w:t>
      </w:r>
    </w:p>
    <w:p w:rsidR="007E078A" w:rsidRPr="00BE52FD" w:rsidRDefault="007E078A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 w:rsidRPr="00BE52FD">
        <w:rPr>
          <w:rFonts w:asciiTheme="minorHAnsi" w:eastAsia="Calibri" w:hAnsiTheme="minorHAnsi" w:cs="Times New Roman"/>
          <w:b/>
          <w:bCs/>
          <w:lang w:val="de-DE"/>
        </w:rPr>
        <w:t>Ich bin, du bist, er ist, Sie sind</w:t>
      </w:r>
    </w:p>
    <w:p w:rsidR="007E078A" w:rsidRPr="00BE52FD" w:rsidRDefault="007E078A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 w:rsidRPr="00BE52FD">
        <w:rPr>
          <w:rFonts w:asciiTheme="minorHAnsi" w:eastAsia="Calibri" w:hAnsiTheme="minorHAnsi" w:cs="Times New Roman"/>
          <w:b/>
          <w:bCs/>
          <w:lang w:val="de-DE"/>
        </w:rPr>
        <w:t>Ich arbeite, du arbeitest, er arbeitet, Sie arbeiten</w:t>
      </w:r>
    </w:p>
    <w:p w:rsidR="007E078A" w:rsidRPr="00BE52FD" w:rsidRDefault="007E078A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 w:rsidRPr="00BE52FD">
        <w:rPr>
          <w:rFonts w:asciiTheme="minorHAnsi" w:eastAsia="Calibri" w:hAnsiTheme="minorHAnsi" w:cs="Times New Roman"/>
          <w:b/>
          <w:bCs/>
          <w:lang w:val="de-DE"/>
        </w:rPr>
        <w:t>Ich warte, du wartest, er wartet, Sie warten</w:t>
      </w:r>
    </w:p>
    <w:p w:rsidR="007E078A" w:rsidRPr="00BE52FD" w:rsidRDefault="007E078A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 w:rsidRPr="00BE52FD">
        <w:rPr>
          <w:rFonts w:asciiTheme="minorHAnsi" w:eastAsia="Calibri" w:hAnsiTheme="minorHAnsi" w:cs="Times New Roman"/>
          <w:b/>
          <w:bCs/>
          <w:lang w:val="de-DE"/>
        </w:rPr>
        <w:t>Ich bade, du badest, er badet, Sie baden</w:t>
      </w:r>
    </w:p>
    <w:p w:rsidR="007E078A" w:rsidRPr="00BE52FD" w:rsidRDefault="007E078A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 w:rsidRPr="00BE52FD">
        <w:rPr>
          <w:rFonts w:asciiTheme="minorHAnsi" w:eastAsia="Calibri" w:hAnsiTheme="minorHAnsi" w:cs="Times New Roman"/>
          <w:b/>
          <w:bCs/>
          <w:lang w:val="de-DE"/>
        </w:rPr>
        <w:t>Ich zahle, du zahlst, er zahlt, Sie zahlen</w:t>
      </w:r>
    </w:p>
    <w:p w:rsidR="007E078A" w:rsidRPr="00BE52FD" w:rsidRDefault="007E078A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 w:rsidRPr="00BE52FD">
        <w:rPr>
          <w:rFonts w:asciiTheme="minorHAnsi" w:eastAsia="Calibri" w:hAnsiTheme="minorHAnsi" w:cs="Times New Roman"/>
          <w:b/>
          <w:bCs/>
          <w:lang w:val="de-DE"/>
        </w:rPr>
        <w:lastRenderedPageBreak/>
        <w:t xml:space="preserve">Ich koste, du </w:t>
      </w:r>
      <w:r w:rsidR="00BE52FD" w:rsidRPr="00BE52FD">
        <w:rPr>
          <w:rFonts w:asciiTheme="minorHAnsi" w:eastAsia="Calibri" w:hAnsiTheme="minorHAnsi" w:cs="Times New Roman"/>
          <w:b/>
          <w:bCs/>
          <w:lang w:val="de-DE"/>
        </w:rPr>
        <w:t>kostest</w:t>
      </w:r>
      <w:r w:rsidRPr="00BE52FD">
        <w:rPr>
          <w:rFonts w:asciiTheme="minorHAnsi" w:eastAsia="Calibri" w:hAnsiTheme="minorHAnsi" w:cs="Times New Roman"/>
          <w:b/>
          <w:bCs/>
          <w:lang w:val="de-DE"/>
        </w:rPr>
        <w:t>, er kostet, Sie kosten</w:t>
      </w:r>
    </w:p>
    <w:p w:rsidR="007E078A" w:rsidRPr="00BE52FD" w:rsidRDefault="007E078A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 w:rsidRPr="00BE52FD">
        <w:rPr>
          <w:rFonts w:asciiTheme="minorHAnsi" w:eastAsia="Calibri" w:hAnsiTheme="minorHAnsi" w:cs="Times New Roman"/>
          <w:b/>
          <w:bCs/>
          <w:lang w:val="de-DE"/>
        </w:rPr>
        <w:t>Ich nehme, du nimmst, er nimmt, Sie nehmen</w:t>
      </w:r>
    </w:p>
    <w:p w:rsidR="007E078A" w:rsidRPr="00BE52FD" w:rsidRDefault="007E078A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 w:rsidRPr="00BE52FD">
        <w:rPr>
          <w:rFonts w:asciiTheme="minorHAnsi" w:eastAsia="Calibri" w:hAnsiTheme="minorHAnsi" w:cs="Times New Roman"/>
          <w:b/>
          <w:bCs/>
          <w:lang w:val="de-DE"/>
        </w:rPr>
        <w:t>Ich bestelle, du bestellst, er bestellt, Sie bestellen,</w:t>
      </w:r>
    </w:p>
    <w:p w:rsidR="007E078A" w:rsidRPr="00BE52FD" w:rsidRDefault="00824626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I</w:t>
      </w:r>
      <w:r w:rsidR="007E078A" w:rsidRPr="00BE52FD">
        <w:rPr>
          <w:rFonts w:asciiTheme="minorHAnsi" w:eastAsia="Calibri" w:hAnsiTheme="minorHAnsi" w:cs="Times New Roman"/>
          <w:b/>
          <w:bCs/>
          <w:lang w:val="de-DE"/>
        </w:rPr>
        <w:t>ch lerne, du lernst, er lernt, Sie lernen</w:t>
      </w:r>
    </w:p>
    <w:p w:rsidR="007E078A" w:rsidRPr="00BE52FD" w:rsidRDefault="00824626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I</w:t>
      </w:r>
      <w:r w:rsidR="007E078A" w:rsidRPr="00BE52FD">
        <w:rPr>
          <w:rFonts w:asciiTheme="minorHAnsi" w:eastAsia="Calibri" w:hAnsiTheme="minorHAnsi" w:cs="Times New Roman"/>
          <w:b/>
          <w:bCs/>
          <w:lang w:val="de-DE"/>
        </w:rPr>
        <w:t>ch habe, du hast, er hat, Sie haben</w:t>
      </w:r>
    </w:p>
    <w:p w:rsidR="007E078A" w:rsidRPr="00BE52FD" w:rsidRDefault="00824626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I</w:t>
      </w:r>
      <w:r w:rsidR="007E078A" w:rsidRPr="00BE52FD">
        <w:rPr>
          <w:rFonts w:asciiTheme="minorHAnsi" w:eastAsia="Calibri" w:hAnsiTheme="minorHAnsi" w:cs="Times New Roman"/>
          <w:b/>
          <w:bCs/>
          <w:lang w:val="de-DE"/>
        </w:rPr>
        <w:t>ch verstehe, du verstehst</w:t>
      </w:r>
      <w:r w:rsidR="00BE52FD" w:rsidRPr="00BE52FD">
        <w:rPr>
          <w:rFonts w:asciiTheme="minorHAnsi" w:eastAsia="Calibri" w:hAnsiTheme="minorHAnsi" w:cs="Times New Roman"/>
          <w:b/>
          <w:bCs/>
          <w:lang w:val="de-DE"/>
        </w:rPr>
        <w:t>, er versteht, Sie verstehen</w:t>
      </w:r>
    </w:p>
    <w:p w:rsidR="00BE52FD" w:rsidRPr="00BE52FD" w:rsidRDefault="00824626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I</w:t>
      </w:r>
      <w:r w:rsidR="00BE52FD" w:rsidRPr="00BE52FD">
        <w:rPr>
          <w:rFonts w:asciiTheme="minorHAnsi" w:eastAsia="Calibri" w:hAnsiTheme="minorHAnsi" w:cs="Times New Roman"/>
          <w:b/>
          <w:bCs/>
          <w:lang w:val="de-DE"/>
        </w:rPr>
        <w:t>ch liege, du liegst, er liegt, Sie liegen</w:t>
      </w:r>
    </w:p>
    <w:p w:rsidR="00BE52FD" w:rsidRPr="00BE52FD" w:rsidRDefault="00824626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I</w:t>
      </w:r>
      <w:r w:rsidR="00BE52FD" w:rsidRPr="00BE52FD">
        <w:rPr>
          <w:rFonts w:asciiTheme="minorHAnsi" w:eastAsia="Calibri" w:hAnsiTheme="minorHAnsi" w:cs="Times New Roman"/>
          <w:b/>
          <w:bCs/>
          <w:lang w:val="de-DE"/>
        </w:rPr>
        <w:t>ch koche, du kochst, er kocht, Sie kochen</w:t>
      </w:r>
    </w:p>
    <w:p w:rsidR="00BE52FD" w:rsidRPr="00BE52FD" w:rsidRDefault="00824626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I</w:t>
      </w:r>
      <w:r w:rsidR="00BE52FD" w:rsidRPr="00BE52FD">
        <w:rPr>
          <w:rFonts w:asciiTheme="minorHAnsi" w:eastAsia="Calibri" w:hAnsiTheme="minorHAnsi" w:cs="Times New Roman"/>
          <w:b/>
          <w:bCs/>
          <w:lang w:val="de-DE"/>
        </w:rPr>
        <w:t>ch mache, du machst, er macht, Sie machen</w:t>
      </w:r>
    </w:p>
    <w:p w:rsidR="00BE52FD" w:rsidRPr="00BE52FD" w:rsidRDefault="00824626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I</w:t>
      </w:r>
      <w:r w:rsidR="00BE52FD" w:rsidRPr="00BE52FD">
        <w:rPr>
          <w:rFonts w:asciiTheme="minorHAnsi" w:eastAsia="Calibri" w:hAnsiTheme="minorHAnsi" w:cs="Times New Roman"/>
          <w:b/>
          <w:bCs/>
          <w:lang w:val="de-DE"/>
        </w:rPr>
        <w:t>ch male, du malst, er malt, Sie mahlen</w:t>
      </w:r>
    </w:p>
    <w:p w:rsidR="00BE52FD" w:rsidRPr="00BE52FD" w:rsidRDefault="00824626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I</w:t>
      </w:r>
      <w:r w:rsidR="00BE52FD" w:rsidRPr="00BE52FD">
        <w:rPr>
          <w:rFonts w:asciiTheme="minorHAnsi" w:eastAsia="Calibri" w:hAnsiTheme="minorHAnsi" w:cs="Times New Roman"/>
          <w:b/>
          <w:bCs/>
          <w:lang w:val="de-DE"/>
        </w:rPr>
        <w:t>ch spiele, du spielst, er spielt, Sie spielen</w:t>
      </w:r>
    </w:p>
    <w:p w:rsidR="00BE52FD" w:rsidRPr="00BE52FD" w:rsidRDefault="00824626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I</w:t>
      </w:r>
      <w:r w:rsidR="00BE52FD" w:rsidRPr="00BE52FD">
        <w:rPr>
          <w:rFonts w:asciiTheme="minorHAnsi" w:eastAsia="Calibri" w:hAnsiTheme="minorHAnsi" w:cs="Times New Roman"/>
          <w:b/>
          <w:bCs/>
          <w:lang w:val="de-DE"/>
        </w:rPr>
        <w:t>ch chatte, du chattest, er chattet, Sie chatten</w:t>
      </w:r>
    </w:p>
    <w:p w:rsidR="00BE52FD" w:rsidRPr="00BE52FD" w:rsidRDefault="00824626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I</w:t>
      </w:r>
      <w:r w:rsidR="00BE52FD" w:rsidRPr="00BE52FD">
        <w:rPr>
          <w:rFonts w:asciiTheme="minorHAnsi" w:eastAsia="Calibri" w:hAnsiTheme="minorHAnsi" w:cs="Times New Roman"/>
          <w:b/>
          <w:bCs/>
          <w:lang w:val="de-DE"/>
        </w:rPr>
        <w:t>ch fotografiere, du fotografierst, er fotografiert, Sie fotografieren</w:t>
      </w:r>
    </w:p>
    <w:p w:rsidR="00BE52FD" w:rsidRPr="00BE52FD" w:rsidRDefault="00824626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I</w:t>
      </w:r>
      <w:r w:rsidR="00BE52FD" w:rsidRPr="00BE52FD">
        <w:rPr>
          <w:rFonts w:asciiTheme="minorHAnsi" w:eastAsia="Calibri" w:hAnsiTheme="minorHAnsi" w:cs="Times New Roman"/>
          <w:b/>
          <w:bCs/>
          <w:lang w:val="de-DE"/>
        </w:rPr>
        <w:t xml:space="preserve">ch </w:t>
      </w:r>
      <w:proofErr w:type="spellStart"/>
      <w:r w:rsidR="00BE52FD" w:rsidRPr="00BE52FD">
        <w:rPr>
          <w:rFonts w:asciiTheme="minorHAnsi" w:eastAsia="Calibri" w:hAnsiTheme="minorHAnsi" w:cs="Times New Roman"/>
          <w:b/>
          <w:bCs/>
          <w:lang w:val="de-DE"/>
        </w:rPr>
        <w:t>rappe</w:t>
      </w:r>
      <w:proofErr w:type="spellEnd"/>
      <w:r w:rsidR="00BE52FD" w:rsidRPr="00BE52FD">
        <w:rPr>
          <w:rFonts w:asciiTheme="minorHAnsi" w:eastAsia="Calibri" w:hAnsiTheme="minorHAnsi" w:cs="Times New Roman"/>
          <w:b/>
          <w:bCs/>
          <w:lang w:val="de-DE"/>
        </w:rPr>
        <w:t>, du rappst, er rappt, Sie rappen</w:t>
      </w:r>
    </w:p>
    <w:p w:rsidR="00BE52FD" w:rsidRPr="00BE52FD" w:rsidRDefault="00824626" w:rsidP="005D4579">
      <w:pPr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t>I</w:t>
      </w:r>
      <w:r w:rsidR="00BE52FD" w:rsidRPr="00BE52FD">
        <w:rPr>
          <w:rFonts w:asciiTheme="minorHAnsi" w:eastAsia="Calibri" w:hAnsiTheme="minorHAnsi" w:cs="Times New Roman"/>
          <w:b/>
          <w:bCs/>
          <w:lang w:val="de-DE"/>
        </w:rPr>
        <w:t>ch turne, du turnst, er turnt, Sie turnen</w:t>
      </w:r>
    </w:p>
    <w:p w:rsidR="007E078A" w:rsidRPr="007E078A" w:rsidRDefault="007E078A" w:rsidP="005D4579">
      <w:pPr>
        <w:rPr>
          <w:b/>
          <w:lang w:val="de-DE"/>
        </w:rPr>
      </w:pPr>
    </w:p>
    <w:sectPr w:rsidR="007E078A" w:rsidRPr="007E078A" w:rsidSect="00E32E66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A8C" w:rsidRDefault="00BD2A8C" w:rsidP="00CA6778">
      <w:pPr>
        <w:spacing w:before="0" w:after="0"/>
      </w:pPr>
      <w:r>
        <w:separator/>
      </w:r>
    </w:p>
  </w:endnote>
  <w:endnote w:type="continuationSeparator" w:id="0">
    <w:p w:rsidR="00BD2A8C" w:rsidRDefault="00BD2A8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A8C" w:rsidRDefault="00BD2A8C" w:rsidP="00CA6778">
      <w:pPr>
        <w:spacing w:before="0" w:after="0"/>
      </w:pPr>
      <w:r>
        <w:separator/>
      </w:r>
    </w:p>
  </w:footnote>
  <w:footnote w:type="continuationSeparator" w:id="0">
    <w:p w:rsidR="00BD2A8C" w:rsidRDefault="00BD2A8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520A6"/>
    <w:multiLevelType w:val="hybridMultilevel"/>
    <w:tmpl w:val="34DE7558"/>
    <w:lvl w:ilvl="0" w:tplc="0405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4AD2"/>
    <w:rsid w:val="0015164B"/>
    <w:rsid w:val="0017080B"/>
    <w:rsid w:val="001B3FD2"/>
    <w:rsid w:val="001E0D78"/>
    <w:rsid w:val="00235DCF"/>
    <w:rsid w:val="00247D1D"/>
    <w:rsid w:val="00252D2D"/>
    <w:rsid w:val="00281EB3"/>
    <w:rsid w:val="00375125"/>
    <w:rsid w:val="003C040B"/>
    <w:rsid w:val="003D1D48"/>
    <w:rsid w:val="00441154"/>
    <w:rsid w:val="004513CC"/>
    <w:rsid w:val="004B0AD8"/>
    <w:rsid w:val="00543182"/>
    <w:rsid w:val="005667E7"/>
    <w:rsid w:val="005D4579"/>
    <w:rsid w:val="0061039C"/>
    <w:rsid w:val="00616AD1"/>
    <w:rsid w:val="00633469"/>
    <w:rsid w:val="006347FB"/>
    <w:rsid w:val="006515B1"/>
    <w:rsid w:val="006516F6"/>
    <w:rsid w:val="00660F82"/>
    <w:rsid w:val="006647BF"/>
    <w:rsid w:val="00666590"/>
    <w:rsid w:val="00684206"/>
    <w:rsid w:val="006A5003"/>
    <w:rsid w:val="007269D6"/>
    <w:rsid w:val="007A0E40"/>
    <w:rsid w:val="007B2FB5"/>
    <w:rsid w:val="007E078A"/>
    <w:rsid w:val="00824626"/>
    <w:rsid w:val="008B37F3"/>
    <w:rsid w:val="008D046A"/>
    <w:rsid w:val="00947E9C"/>
    <w:rsid w:val="009C77DA"/>
    <w:rsid w:val="00A90FB6"/>
    <w:rsid w:val="00BD2A8C"/>
    <w:rsid w:val="00BD446E"/>
    <w:rsid w:val="00BE52FD"/>
    <w:rsid w:val="00BE7F79"/>
    <w:rsid w:val="00C23911"/>
    <w:rsid w:val="00CA6778"/>
    <w:rsid w:val="00CA68AF"/>
    <w:rsid w:val="00CB64C5"/>
    <w:rsid w:val="00CC1409"/>
    <w:rsid w:val="00D37B5F"/>
    <w:rsid w:val="00D46E7D"/>
    <w:rsid w:val="00D61F1F"/>
    <w:rsid w:val="00DA3077"/>
    <w:rsid w:val="00E32E66"/>
    <w:rsid w:val="00E55129"/>
    <w:rsid w:val="00EC7E4E"/>
    <w:rsid w:val="00F23263"/>
    <w:rsid w:val="00FB5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32E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32E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14</TotalTime>
  <Pages>3</Pages>
  <Words>170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6</cp:revision>
  <dcterms:created xsi:type="dcterms:W3CDTF">2013-03-19T11:26:00Z</dcterms:created>
  <dcterms:modified xsi:type="dcterms:W3CDTF">2013-06-21T20:27:00Z</dcterms:modified>
</cp:coreProperties>
</file>