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Časování </w:t>
      </w:r>
      <w:r w:rsidR="001E0D7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pravidelných 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sloves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A90FB6" w:rsidRDefault="007A0E40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037D08" w:rsidRDefault="00037D08" w:rsidP="00037D08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037D08" w:rsidRDefault="00037D08" w:rsidP="00037D08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E74307" w:rsidRPr="00E74307" w:rsidRDefault="00E74307" w:rsidP="00E74307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Šikovně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rozmístěte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do</w:t>
      </w:r>
      <w:bookmarkStart w:id="0" w:name="_GoBack"/>
      <w:bookmarkEnd w:id="0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svého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herního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gram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pole 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lodě</w:t>
      </w:r>
      <w:proofErr w:type="spellEnd"/>
      <w:proofErr w:type="gram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umístěné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pod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plánem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v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požadovaném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počtu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.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Lodě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se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nesmí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vzájemně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dotýkat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! </w:t>
      </w:r>
    </w:p>
    <w:p w:rsidR="00E74307" w:rsidRPr="00E74307" w:rsidRDefault="00E74307" w:rsidP="00E74307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Pr="00E74307" w:rsidRDefault="00E32E66" w:rsidP="00A70EC8">
      <w:pPr>
        <w:pStyle w:val="Odstavecseseznamem"/>
        <w:spacing w:before="0" w:after="200" w:line="276" w:lineRule="auto"/>
        <w:ind w:left="142"/>
        <w:jc w:val="center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noProof/>
          <w:lang w:eastAsia="cs-CZ"/>
        </w:rPr>
        <w:drawing>
          <wp:inline distT="0" distB="0" distL="0" distR="0">
            <wp:extent cx="5972810" cy="5123180"/>
            <wp:effectExtent l="0" t="0" r="889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2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7A0E40" w:rsidRPr="007A0E40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="00660F82">
        <w:rPr>
          <w:rFonts w:asciiTheme="minorHAnsi" w:eastAsia="Calibri" w:hAnsiTheme="minorHAnsi" w:cs="Times New Roman"/>
          <w:iCs/>
          <w:color w:val="000000"/>
          <w:lang w:val="en-GB"/>
        </w:rPr>
        <w:br/>
      </w:r>
    </w:p>
    <w:p w:rsidR="0017080B" w:rsidRDefault="0017080B" w:rsidP="005D4579"/>
    <w:p w:rsidR="00660F82" w:rsidRDefault="00A70EC8" w:rsidP="00A70EC8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553F8CE6" wp14:editId="020D31AB">
            <wp:extent cx="5972810" cy="5123180"/>
            <wp:effectExtent l="0" t="0" r="889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2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F82" w:rsidSect="00E32E66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20A6"/>
    <w:multiLevelType w:val="hybridMultilevel"/>
    <w:tmpl w:val="34DE7558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077"/>
    <w:rsid w:val="00037D08"/>
    <w:rsid w:val="00084AD2"/>
    <w:rsid w:val="0015164B"/>
    <w:rsid w:val="0017080B"/>
    <w:rsid w:val="001E0D78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B37F3"/>
    <w:rsid w:val="008D046A"/>
    <w:rsid w:val="00947E9C"/>
    <w:rsid w:val="009C77DA"/>
    <w:rsid w:val="00A70EC8"/>
    <w:rsid w:val="00A90FB6"/>
    <w:rsid w:val="00BD446E"/>
    <w:rsid w:val="00BE7F79"/>
    <w:rsid w:val="00C23911"/>
    <w:rsid w:val="00CA6778"/>
    <w:rsid w:val="00CA68AF"/>
    <w:rsid w:val="00CB64C5"/>
    <w:rsid w:val="00CC1409"/>
    <w:rsid w:val="00D37B5F"/>
    <w:rsid w:val="00D46E7D"/>
    <w:rsid w:val="00D61F1F"/>
    <w:rsid w:val="00DA3077"/>
    <w:rsid w:val="00E32E66"/>
    <w:rsid w:val="00E55129"/>
    <w:rsid w:val="00E74307"/>
    <w:rsid w:val="00EA6ED4"/>
    <w:rsid w:val="00F23263"/>
    <w:rsid w:val="00FB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32E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2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</TotalTime>
  <Pages>3</Pages>
  <Words>25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snajdrjan</cp:lastModifiedBy>
  <cp:revision>3</cp:revision>
  <cp:lastPrinted>2013-06-17T05:59:00Z</cp:lastPrinted>
  <dcterms:created xsi:type="dcterms:W3CDTF">2013-06-16T09:31:00Z</dcterms:created>
  <dcterms:modified xsi:type="dcterms:W3CDTF">2013-06-17T06:02:00Z</dcterms:modified>
</cp:coreProperties>
</file>