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369"/>
        <w:gridCol w:w="6409"/>
      </w:tblGrid>
      <w:tr w:rsidR="00684206" w:rsidRPr="00684206" w:rsidTr="00084AD2">
        <w:tc>
          <w:tcPr>
            <w:tcW w:w="3369" w:type="dxa"/>
          </w:tcPr>
          <w:p w:rsidR="00684206" w:rsidRPr="00684206" w:rsidRDefault="00381C59" w:rsidP="00381C59">
            <w:r>
              <w:t>Číslo a n</w:t>
            </w:r>
            <w:r w:rsidR="00684206" w:rsidRPr="00684206">
              <w:t>ázev materiálu:</w:t>
            </w:r>
          </w:p>
        </w:tc>
        <w:tc>
          <w:tcPr>
            <w:tcW w:w="6409" w:type="dxa"/>
          </w:tcPr>
          <w:p w:rsidR="00684206" w:rsidRPr="00084AD2" w:rsidRDefault="006F71A2" w:rsidP="00AB454A">
            <w:pPr>
              <w:rPr>
                <w:b/>
              </w:rPr>
            </w:pPr>
            <w:sdt>
              <w:sdtPr>
                <w:rPr>
                  <w:b/>
                </w:rPr>
                <w:tag w:val="Č. materiálu"/>
                <w:id w:val="1214125"/>
                <w:lock w:val="sdtLocked"/>
                <w:placeholder>
                  <w:docPart w:val="B34C8E343F3C4BA0972E2FC97EACB3DF"/>
                </w:placeholder>
              </w:sdtPr>
              <w:sdtContent>
                <w:r w:rsidR="0042483B">
                  <w:rPr>
                    <w:b/>
                  </w:rPr>
                  <w:t>3</w:t>
                </w:r>
                <w:r w:rsidR="004E5CF8">
                  <w:rPr>
                    <w:b/>
                  </w:rPr>
                  <w:t>9</w:t>
                </w:r>
                <w:r w:rsidR="0042483B">
                  <w:rPr>
                    <w:b/>
                  </w:rPr>
                  <w:t>0</w:t>
                </w:r>
              </w:sdtContent>
            </w:sdt>
            <w:r w:rsidR="00381C59">
              <w:rPr>
                <w:b/>
              </w:rPr>
              <w:t xml:space="preserve"> – </w:t>
            </w:r>
            <w:sdt>
              <w:sdtPr>
                <w:rPr>
                  <w:b/>
                </w:rPr>
                <w:tag w:val="Název"/>
                <w:id w:val="9391906"/>
                <w:lock w:val="sdtLocked"/>
                <w:placeholder>
                  <w:docPart w:val="B34C8E343F3C4BA0972E2FC97EACB3DF"/>
                </w:placeholder>
                <w:text/>
              </w:sdtPr>
              <w:sdtContent>
                <w:r w:rsidR="0042483B">
                  <w:rPr>
                    <w:b/>
                  </w:rPr>
                  <w:t>Dny v týdnu</w:t>
                </w:r>
              </w:sdtContent>
            </w:sdt>
          </w:p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Autor materiálu:</w:t>
            </w:r>
          </w:p>
        </w:tc>
        <w:tc>
          <w:tcPr>
            <w:tcW w:w="6409" w:type="dxa"/>
          </w:tcPr>
          <w:sdt>
            <w:sdtPr>
              <w:id w:val="9391907"/>
              <w:lock w:val="sdtLocked"/>
              <w:placeholder>
                <w:docPart w:val="B34C8E343F3C4BA0972E2FC97EACB3DF"/>
              </w:placeholder>
              <w:text/>
            </w:sdtPr>
            <w:sdtContent>
              <w:p w:rsidR="00684206" w:rsidRPr="00684206" w:rsidRDefault="00B1340B" w:rsidP="00B1340B">
                <w:r>
                  <w:t>Šnajdr Jan</w:t>
                </w:r>
              </w:p>
            </w:sdtContent>
          </w:sdt>
        </w:tc>
      </w:tr>
      <w:tr w:rsidR="003C040B" w:rsidRPr="00684206" w:rsidTr="00292477">
        <w:tc>
          <w:tcPr>
            <w:tcW w:w="3369" w:type="dxa"/>
          </w:tcPr>
          <w:p w:rsidR="003C040B" w:rsidRPr="00684206" w:rsidRDefault="003C040B" w:rsidP="00292477">
            <w:r w:rsidRPr="00684206">
              <w:t>Spoluautoři:</w:t>
            </w:r>
          </w:p>
        </w:tc>
        <w:tc>
          <w:tcPr>
            <w:tcW w:w="6409" w:type="dxa"/>
          </w:tcPr>
          <w:sdt>
            <w:sdtPr>
              <w:tag w:val="Spoluautoři"/>
              <w:id w:val="40857957"/>
              <w:placeholder>
                <w:docPart w:val="581CFFCEDD364B4B8325FCF4F3E7228C"/>
              </w:placeholder>
              <w:text w:multiLine="1"/>
            </w:sdtPr>
            <w:sdtContent>
              <w:p w:rsidR="003C040B" w:rsidRPr="00684206" w:rsidRDefault="005D2A9F" w:rsidP="005D2A9F">
                <w:r>
                  <w:t>-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3C040B" w:rsidP="00BC4D76">
            <w:r>
              <w:t>Datum vytvoření</w:t>
            </w:r>
          </w:p>
        </w:tc>
        <w:sdt>
          <w:sdtPr>
            <w:tag w:val="Datum vytvoření"/>
            <w:id w:val="40857962"/>
            <w:lock w:val="sdtLocked"/>
            <w:placeholder>
              <w:docPart w:val="C2CAEE04143E4DCEBFF238F621E06CA4"/>
            </w:placeholder>
            <w:date w:fullDate="2013-02-05T00:00:00Z">
              <w:dateFormat w:val="d. MMMM 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6409" w:type="dxa"/>
              </w:tcPr>
              <w:p w:rsidR="00684206" w:rsidRPr="00684206" w:rsidRDefault="00D03E02" w:rsidP="003C040B">
                <w:r>
                  <w:t>5. února 2013</w:t>
                </w:r>
              </w:p>
            </w:tc>
          </w:sdtContent>
        </w:sdt>
      </w:tr>
      <w:tr w:rsidR="007269D6" w:rsidRPr="00684206" w:rsidTr="00084AD2">
        <w:tc>
          <w:tcPr>
            <w:tcW w:w="3369" w:type="dxa"/>
          </w:tcPr>
          <w:p w:rsidR="007269D6" w:rsidRPr="00684206" w:rsidRDefault="007269D6" w:rsidP="00115B00">
            <w:r w:rsidRPr="00684206">
              <w:t>Zařazení materiálu:</w:t>
            </w:r>
          </w:p>
        </w:tc>
        <w:tc>
          <w:tcPr>
            <w:tcW w:w="6409" w:type="dxa"/>
          </w:tcPr>
          <w:p w:rsidR="004513CC" w:rsidRDefault="006F71A2" w:rsidP="004513CC">
            <w:sdt>
              <w:sdtPr>
                <w:tag w:val="Zařazení web"/>
                <w:id w:val="9391878"/>
                <w:lock w:val="sdtLocked"/>
                <w:placeholder>
                  <w:docPart w:val="D2B0C380D0984C6289FC5E5D5FAFE006"/>
                </w:placeholder>
                <w:comboBox>
                  <w:listItem w:displayText="Přírodní vědy" w:value="Přírodní vědy"/>
                  <w:listItem w:displayText="Humanitní vědy" w:value="Humanitní vědy"/>
                  <w:listItem w:displayText="Stavebnictví" w:value="Stavebnictví"/>
                </w:comboBox>
              </w:sdtPr>
              <w:sdtContent>
                <w:r w:rsidR="005D2A9F">
                  <w:t>Humanitní vědy</w:t>
                </w:r>
              </w:sdtContent>
            </w:sdt>
          </w:p>
          <w:p w:rsidR="003C040B" w:rsidRDefault="006F71A2" w:rsidP="004513CC">
            <w:sdt>
              <w:sdtPr>
                <w:tag w:val="Obor"/>
                <w:id w:val="9391930"/>
                <w:lock w:val="sdtLocked"/>
                <w:placeholder>
                  <w:docPart w:val="774F682E5F4D4AE89C0BE42B6E26225A"/>
                </w:placeholder>
                <w:comboBox>
                  <w:listItem w:displayText="Maturitní obor" w:value="Maturitní obor"/>
                  <w:listItem w:displayText="Učební obor" w:value="Učební obor"/>
                </w:comboBox>
              </w:sdtPr>
              <w:sdtContent>
                <w:r w:rsidR="005D2A9F">
                  <w:t>Maturitní obor</w:t>
                </w:r>
              </w:sdtContent>
            </w:sdt>
            <w:r w:rsidR="004513CC">
              <w:t xml:space="preserve"> – </w:t>
            </w:r>
            <w:sdt>
              <w:sdtPr>
                <w:tag w:val="Ročník"/>
                <w:id w:val="40857972"/>
                <w:lock w:val="sdtLocked"/>
                <w:placeholder>
                  <w:docPart w:val="E3B6FABC9C804914B37C0DA5E0CBA159"/>
                </w:placeholder>
                <w:comboBox>
                  <w:listItem w:displayText="1. ročník" w:value="1. ročník"/>
                  <w:listItem w:displayText="2. ročník" w:value="2. ročník"/>
                  <w:listItem w:displayText="3. ročník" w:value="3. ročník"/>
                  <w:listItem w:displayText="4. ročník" w:value="4. ročník"/>
                </w:comboBox>
              </w:sdtPr>
              <w:sdtContent>
                <w:r w:rsidR="004E5CF8">
                  <w:t xml:space="preserve">3. </w:t>
                </w:r>
                <w:proofErr w:type="gramStart"/>
                <w:r w:rsidR="004E5CF8">
                  <w:t>ročník</w:t>
                </w:r>
              </w:sdtContent>
            </w:sdt>
            <w:proofErr w:type="gramEnd"/>
          </w:p>
          <w:p w:rsidR="007269D6" w:rsidRPr="00684206" w:rsidRDefault="006F71A2" w:rsidP="005D2A9F">
            <w:sdt>
              <w:sdtPr>
                <w:rPr>
                  <w:b/>
                  <w:color w:val="808080"/>
                </w:rPr>
                <w:tag w:val="Předmět"/>
                <w:id w:val="9391913"/>
                <w:lock w:val="sdtLocked"/>
                <w:placeholder>
                  <w:docPart w:val="B34C8E343F3C4BA0972E2FC97EACB3DF"/>
                </w:placeholder>
                <w:text/>
              </w:sdtPr>
              <w:sdtContent>
                <w:r w:rsidR="004E5CF8">
                  <w:rPr>
                    <w:b/>
                  </w:rPr>
                  <w:t>Německý</w:t>
                </w:r>
                <w:r w:rsidR="005D2A9F">
                  <w:rPr>
                    <w:b/>
                  </w:rPr>
                  <w:t xml:space="preserve"> jazyk</w:t>
                </w:r>
              </w:sdtContent>
            </w:sdt>
          </w:p>
        </w:tc>
      </w:tr>
      <w:tr w:rsidR="007269D6" w:rsidRPr="00684206" w:rsidTr="00084AD2">
        <w:tc>
          <w:tcPr>
            <w:tcW w:w="3369" w:type="dxa"/>
          </w:tcPr>
          <w:p w:rsidR="007269D6" w:rsidRPr="00684206" w:rsidRDefault="007269D6" w:rsidP="00E97024">
            <w:r w:rsidRPr="00684206">
              <w:t>Druh materiálu</w:t>
            </w:r>
            <w:r>
              <w:t xml:space="preserve"> – interakce</w:t>
            </w:r>
            <w:r w:rsidRPr="00684206">
              <w:t>:</w:t>
            </w:r>
          </w:p>
        </w:tc>
        <w:tc>
          <w:tcPr>
            <w:tcW w:w="6409" w:type="dxa"/>
          </w:tcPr>
          <w:p w:rsidR="007269D6" w:rsidRPr="00684206" w:rsidRDefault="006F71A2" w:rsidP="00E97024">
            <w:sdt>
              <w:sdtPr>
                <w:tag w:val="Druh materiálu"/>
                <w:id w:val="9391865"/>
                <w:lock w:val="sdtLocked"/>
                <w:placeholder>
                  <w:docPart w:val="F65BC698F4C2496A943F87EDFD4A1E2F"/>
                </w:placeholder>
                <w:comboBox>
                  <w:listItem w:displayText="Pracovní list" w:value="Pracovní list"/>
                  <w:listItem w:displayText="Prezentace" w:value="Prezentace"/>
                  <w:listItem w:displayText="Test" w:value="Test"/>
                  <w:listItem w:displayText="Pokus" w:value="Pokus"/>
                  <w:listItem w:displayText="Souvilý text" w:value="Souvilý text"/>
                </w:comboBox>
              </w:sdtPr>
              <w:sdtContent>
                <w:r w:rsidR="005D2A9F">
                  <w:t>Pracovní list</w:t>
                </w:r>
              </w:sdtContent>
            </w:sdt>
            <w:r w:rsidR="007269D6">
              <w:t xml:space="preserve"> – </w:t>
            </w:r>
            <w:sdt>
              <w:sdtPr>
                <w:tag w:val="Interakce"/>
                <w:id w:val="9391875"/>
                <w:lock w:val="sdtLocked"/>
                <w:placeholder>
                  <w:docPart w:val="2E9D95E3252540FABD6737F3364EC8CF"/>
                </w:placeholder>
                <w:comboBox>
                  <w:listItem w:displayText="Aktivita" w:value="Aktivita"/>
                  <w:listItem w:displayText="Výklad" w:value="Výklad"/>
                  <w:listItem w:displayText="Kombinace" w:value="Kombinace"/>
                </w:comboBox>
              </w:sdtPr>
              <w:sdtContent>
                <w:r w:rsidR="005D2A9F">
                  <w:t>Aktivita</w:t>
                </w:r>
              </w:sdtContent>
            </w:sdt>
          </w:p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Jazyk:</w:t>
            </w:r>
          </w:p>
        </w:tc>
        <w:tc>
          <w:tcPr>
            <w:tcW w:w="6409" w:type="dxa"/>
          </w:tcPr>
          <w:p w:rsidR="00684206" w:rsidRPr="00684206" w:rsidRDefault="006F71A2" w:rsidP="00BC4D76">
            <w:sdt>
              <w:sdtPr>
                <w:tag w:val="Jazyk"/>
                <w:id w:val="9391864"/>
                <w:placeholder>
                  <w:docPart w:val="1DB1E2B9AF3D40DEAC6D035FA0F8B1FE"/>
                </w:placeholder>
                <w:comboBox>
                  <w:listItem w:displayText="zvolte položku" w:value=""/>
                  <w:listItem w:displayText="Čeština" w:value="Čeština"/>
                  <w:listItem w:displayText="Angličtina" w:value="Angličtina"/>
                  <w:listItem w:displayText="Němčina" w:value="Němčina"/>
                </w:comboBox>
              </w:sdtPr>
              <w:sdtContent>
                <w:r w:rsidR="004E5CF8">
                  <w:t>Němčina</w:t>
                </w:r>
              </w:sdtContent>
            </w:sdt>
          </w:p>
        </w:tc>
      </w:tr>
      <w:tr w:rsidR="00684206" w:rsidRPr="00684206" w:rsidTr="00084AD2">
        <w:trPr>
          <w:trHeight w:val="1645"/>
        </w:trPr>
        <w:tc>
          <w:tcPr>
            <w:tcW w:w="3369" w:type="dxa"/>
          </w:tcPr>
          <w:p w:rsidR="00684206" w:rsidRPr="00684206" w:rsidRDefault="00684206" w:rsidP="00BC4D76">
            <w:r w:rsidRPr="00684206">
              <w:t>Anotace:</w:t>
            </w:r>
          </w:p>
        </w:tc>
        <w:tc>
          <w:tcPr>
            <w:tcW w:w="6409" w:type="dxa"/>
          </w:tcPr>
          <w:sdt>
            <w:sdtPr>
              <w:tag w:val="Anotace"/>
              <w:id w:val="9391905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684206" w:rsidRPr="00684206" w:rsidRDefault="00F00F8C" w:rsidP="00910910">
                <w:r>
                  <w:t xml:space="preserve">Nácvik </w:t>
                </w:r>
                <w:r w:rsidR="0042483B">
                  <w:t>dnů v týdnu prostředni</w:t>
                </w:r>
                <w:r>
                  <w:t>c</w:t>
                </w:r>
                <w:r w:rsidR="0042483B">
                  <w:t xml:space="preserve">tvím </w:t>
                </w:r>
                <w:proofErr w:type="spellStart"/>
                <w:r w:rsidR="0042483B">
                  <w:t>dvojsměrky</w:t>
                </w:r>
                <w:proofErr w:type="spellEnd"/>
                <w:r w:rsidR="00910910">
                  <w:t xml:space="preserve">, </w:t>
                </w:r>
                <w:r w:rsidR="0042483B">
                  <w:t>zpřeháze</w:t>
                </w:r>
                <w:r w:rsidR="00910910">
                  <w:t>ných písmen a básně.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Klíčová slova:</w:t>
            </w:r>
          </w:p>
        </w:tc>
        <w:tc>
          <w:tcPr>
            <w:tcW w:w="6409" w:type="dxa"/>
          </w:tcPr>
          <w:sdt>
            <w:sdtPr>
              <w:tag w:val="Klíčová slova"/>
              <w:id w:val="9391918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684206" w:rsidRPr="00684206" w:rsidRDefault="004E5CF8" w:rsidP="0042483B">
                <w:r>
                  <w:t>Němčina</w:t>
                </w:r>
                <w:r w:rsidR="00AB454A">
                  <w:t xml:space="preserve">, </w:t>
                </w:r>
                <w:proofErr w:type="spellStart"/>
                <w:r w:rsidR="0042483B">
                  <w:t>dvojsměrka</w:t>
                </w:r>
                <w:proofErr w:type="spellEnd"/>
                <w:r w:rsidR="0042483B">
                  <w:t>, zpřeházená písmena</w:t>
                </w:r>
                <w:r w:rsidR="00910910">
                  <w:t>, báseň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Typická délka použití:</w:t>
            </w:r>
          </w:p>
        </w:tc>
        <w:tc>
          <w:tcPr>
            <w:tcW w:w="6409" w:type="dxa"/>
          </w:tcPr>
          <w:p w:rsidR="00684206" w:rsidRPr="00684206" w:rsidRDefault="006F71A2" w:rsidP="00DB0763">
            <w:sdt>
              <w:sdtPr>
                <w:tag w:val="Délka (minuty)"/>
                <w:id w:val="9391919"/>
                <w:lock w:val="sdtLocked"/>
                <w:placeholder>
                  <w:docPart w:val="B34C8E343F3C4BA0972E2FC97EACB3DF"/>
                </w:placeholder>
                <w:text/>
              </w:sdtPr>
              <w:sdtContent>
                <w:r w:rsidR="004E5CF8">
                  <w:t>20</w:t>
                </w:r>
              </w:sdtContent>
            </w:sdt>
            <w:r w:rsidR="00684206">
              <w:t xml:space="preserve"> minut</w:t>
            </w:r>
          </w:p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Očekávaný výstup:</w:t>
            </w:r>
          </w:p>
        </w:tc>
        <w:tc>
          <w:tcPr>
            <w:tcW w:w="6409" w:type="dxa"/>
          </w:tcPr>
          <w:sdt>
            <w:sdtPr>
              <w:tag w:val="Výstup"/>
              <w:id w:val="9391957"/>
              <w:lock w:val="sdtLocked"/>
              <w:placeholder>
                <w:docPart w:val="B34C8E343F3C4BA0972E2FC97EACB3DF"/>
              </w:placeholder>
              <w:text/>
            </w:sdtPr>
            <w:sdtContent>
              <w:p w:rsidR="00684206" w:rsidRPr="00684206" w:rsidRDefault="00467A70" w:rsidP="00910910">
                <w:r>
                  <w:t xml:space="preserve">Nácvik </w:t>
                </w:r>
                <w:r w:rsidR="00910910">
                  <w:t>dnů v týdnu</w:t>
                </w:r>
                <w:r>
                  <w:t xml:space="preserve"> zábavnou formou</w:t>
                </w:r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Soubory tvořící učební materiál:</w:t>
            </w:r>
          </w:p>
        </w:tc>
        <w:tc>
          <w:tcPr>
            <w:tcW w:w="6409" w:type="dxa"/>
          </w:tcPr>
          <w:sdt>
            <w:sdtPr>
              <w:tag w:val="Soubory"/>
              <w:id w:val="9391958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441154" w:rsidRPr="00684206" w:rsidRDefault="00AB454A" w:rsidP="00DD0596">
                <w:r>
                  <w:t>N</w:t>
                </w:r>
                <w:r w:rsidR="00467A70">
                  <w:t>E</w:t>
                </w:r>
                <w:r>
                  <w:t>J</w:t>
                </w:r>
                <w:r w:rsidRPr="00684206">
                  <w:t>_</w:t>
                </w:r>
                <w:r w:rsidR="00DD0596">
                  <w:t>dny-</w:t>
                </w:r>
                <w:r w:rsidR="00910910">
                  <w:t>v</w:t>
                </w:r>
                <w:r w:rsidR="00DD0596">
                  <w:t>-</w:t>
                </w:r>
                <w:proofErr w:type="spellStart"/>
                <w:r w:rsidR="00910910">
                  <w:t>tydnu</w:t>
                </w:r>
                <w:proofErr w:type="spellEnd"/>
                <w:r w:rsidR="00DD0596">
                  <w:t>-p</w:t>
                </w:r>
                <w:r>
                  <w:t>opis_</w:t>
                </w:r>
                <w:proofErr w:type="spellStart"/>
                <w:r>
                  <w:t>Sn.docx</w:t>
                </w:r>
                <w:proofErr w:type="spellEnd"/>
                <w:r>
                  <w:br/>
                  <w:t>N</w:t>
                </w:r>
                <w:r w:rsidR="00467A70">
                  <w:t>E</w:t>
                </w:r>
                <w:r>
                  <w:t>J</w:t>
                </w:r>
                <w:r w:rsidRPr="00684206">
                  <w:t>_</w:t>
                </w:r>
                <w:r w:rsidR="00467A70">
                  <w:t xml:space="preserve"> </w:t>
                </w:r>
                <w:r w:rsidR="00910910">
                  <w:t>dny</w:t>
                </w:r>
                <w:r w:rsidR="00DD0596">
                  <w:t>-</w:t>
                </w:r>
                <w:r w:rsidR="00910910">
                  <w:t>v</w:t>
                </w:r>
                <w:r w:rsidR="00DD0596">
                  <w:t>-</w:t>
                </w:r>
                <w:proofErr w:type="spellStart"/>
                <w:r w:rsidR="00910910">
                  <w:t>tydnu</w:t>
                </w:r>
                <w:proofErr w:type="spellEnd"/>
                <w:r w:rsidR="00DD0596">
                  <w:t>-</w:t>
                </w:r>
                <w:proofErr w:type="spellStart"/>
                <w:r>
                  <w:t>zadani</w:t>
                </w:r>
                <w:proofErr w:type="spellEnd"/>
                <w:r>
                  <w:t>_</w:t>
                </w:r>
                <w:proofErr w:type="spellStart"/>
                <w:r>
                  <w:t>Sn.docx</w:t>
                </w:r>
                <w:proofErr w:type="spellEnd"/>
                <w:r>
                  <w:br/>
                  <w:t>N</w:t>
                </w:r>
                <w:r w:rsidR="00467A70">
                  <w:t>EJ_</w:t>
                </w:r>
                <w:r w:rsidR="00DD0596">
                  <w:t>dny-v-</w:t>
                </w:r>
                <w:proofErr w:type="spellStart"/>
                <w:r w:rsidR="00910910">
                  <w:t>tydnu</w:t>
                </w:r>
                <w:proofErr w:type="spellEnd"/>
                <w:r w:rsidR="00DD0596">
                  <w:t>-</w:t>
                </w:r>
                <w:proofErr w:type="spellStart"/>
                <w:r w:rsidR="00467A70">
                  <w:t>reseni</w:t>
                </w:r>
                <w:proofErr w:type="spellEnd"/>
                <w:r>
                  <w:t>_</w:t>
                </w:r>
                <w:proofErr w:type="spellStart"/>
                <w:r>
                  <w:t>Sn.docx</w:t>
                </w:r>
                <w:proofErr w:type="spellEnd"/>
              </w:p>
            </w:sdtContent>
          </w:sdt>
        </w:tc>
      </w:tr>
      <w:tr w:rsidR="00684206" w:rsidRPr="00684206" w:rsidTr="00084AD2">
        <w:tc>
          <w:tcPr>
            <w:tcW w:w="3369" w:type="dxa"/>
          </w:tcPr>
          <w:p w:rsidR="00684206" w:rsidRPr="00684206" w:rsidRDefault="00684206" w:rsidP="00BC4D76">
            <w:r w:rsidRPr="00684206">
              <w:t>Vazby na jiné materiály</w:t>
            </w:r>
            <w:r>
              <w:t>:</w:t>
            </w:r>
          </w:p>
        </w:tc>
        <w:tc>
          <w:tcPr>
            <w:tcW w:w="6409" w:type="dxa"/>
          </w:tcPr>
          <w:sdt>
            <w:sdtPr>
              <w:tag w:val="Vazby"/>
              <w:id w:val="9391963"/>
              <w:lock w:val="sdtLocked"/>
              <w:placeholder>
                <w:docPart w:val="B34C8E343F3C4BA0972E2FC97EACB3DF"/>
              </w:placeholder>
              <w:text w:multiLine="1"/>
            </w:sdtPr>
            <w:sdtContent>
              <w:p w:rsidR="00684206" w:rsidRPr="00684206" w:rsidRDefault="00441154" w:rsidP="00BC4D76">
                <w:r>
                  <w:t>—</w:t>
                </w:r>
              </w:p>
            </w:sdtContent>
          </w:sdt>
        </w:tc>
      </w:tr>
      <w:tr w:rsidR="003C040B" w:rsidRPr="00684206" w:rsidTr="003C040B">
        <w:trPr>
          <w:trHeight w:val="2570"/>
        </w:trPr>
        <w:tc>
          <w:tcPr>
            <w:tcW w:w="3369" w:type="dxa"/>
          </w:tcPr>
          <w:p w:rsidR="003C040B" w:rsidRPr="00684206" w:rsidRDefault="003C040B" w:rsidP="00292477">
            <w:r>
              <w:t>Metodika</w:t>
            </w:r>
            <w:r w:rsidRPr="00684206">
              <w:t>:</w:t>
            </w:r>
          </w:p>
        </w:tc>
        <w:tc>
          <w:tcPr>
            <w:tcW w:w="6409" w:type="dxa"/>
          </w:tcPr>
          <w:sdt>
            <w:sdtPr>
              <w:tag w:val="Metodika"/>
              <w:id w:val="40857969"/>
              <w:lock w:val="sdtLocked"/>
              <w:placeholder>
                <w:docPart w:val="67E1554312764C1FB69340E0A5450165"/>
              </w:placeholder>
              <w:text w:multiLine="1"/>
            </w:sdtPr>
            <w:sdtContent>
              <w:p w:rsidR="003C040B" w:rsidRPr="00684206" w:rsidRDefault="00F00F8C" w:rsidP="00D03E02">
                <w:r w:rsidRPr="00F00F8C">
                  <w:t>Pracovní list slouží k</w:t>
                </w:r>
                <w:r w:rsidR="00910910">
                  <w:t> </w:t>
                </w:r>
                <w:r w:rsidRPr="00F00F8C">
                  <w:t>nácviku</w:t>
                </w:r>
                <w:r w:rsidR="00910910">
                  <w:t xml:space="preserve"> dnů v týdnu prostřednictvím </w:t>
                </w:r>
                <w:proofErr w:type="spellStart"/>
                <w:r w:rsidR="00910910">
                  <w:t>dvojsměrky</w:t>
                </w:r>
                <w:proofErr w:type="spellEnd"/>
                <w:r w:rsidR="00910910">
                  <w:t xml:space="preserve"> a zpřeházených písmen</w:t>
                </w:r>
                <w:r w:rsidR="00DD0596">
                  <w:t>.</w:t>
                </w:r>
                <w:r w:rsidRPr="00F00F8C">
                  <w:br/>
                </w:r>
                <w:r w:rsidR="00D03E02">
                  <w:t>úkol 1</w:t>
                </w:r>
                <w:r w:rsidRPr="00F00F8C">
                  <w:t xml:space="preserve"> –</w:t>
                </w:r>
                <w:r w:rsidR="00910910">
                  <w:t xml:space="preserve"> </w:t>
                </w:r>
                <w:proofErr w:type="spellStart"/>
                <w:r w:rsidR="00910910">
                  <w:t>dvojsměrka</w:t>
                </w:r>
                <w:proofErr w:type="spellEnd"/>
                <w:r w:rsidRPr="00F00F8C">
                  <w:t xml:space="preserve"> </w:t>
                </w:r>
                <w:r w:rsidRPr="00F00F8C">
                  <w:br/>
                </w:r>
                <w:r w:rsidR="00D03E02">
                  <w:t>úkol 2</w:t>
                </w:r>
                <w:r w:rsidRPr="00F00F8C">
                  <w:t xml:space="preserve"> –</w:t>
                </w:r>
                <w:r w:rsidR="00910910">
                  <w:t xml:space="preserve"> </w:t>
                </w:r>
                <w:r w:rsidR="00D03E02">
                  <w:t>anagramy</w:t>
                </w:r>
                <w:r w:rsidR="00910910">
                  <w:t xml:space="preserve"> a báseň</w:t>
                </w:r>
              </w:p>
            </w:sdtContent>
          </w:sdt>
        </w:tc>
      </w:tr>
    </w:tbl>
    <w:p w:rsidR="0017080B" w:rsidRPr="0015164B" w:rsidRDefault="0017080B" w:rsidP="00947E9C">
      <w:pPr>
        <w:spacing w:before="0" w:after="200" w:line="276" w:lineRule="auto"/>
        <w:rPr>
          <w:sz w:val="4"/>
          <w:szCs w:val="4"/>
        </w:rPr>
      </w:pPr>
    </w:p>
    <w:sectPr w:rsidR="0017080B" w:rsidRPr="0015164B" w:rsidSect="00084AD2">
      <w:headerReference w:type="default" r:id="rId6"/>
      <w:footerReference w:type="default" r:id="rId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AEC" w:rsidRDefault="00450AEC" w:rsidP="00CA6778">
      <w:pPr>
        <w:spacing w:before="0" w:after="0"/>
      </w:pPr>
      <w:r>
        <w:separator/>
      </w:r>
    </w:p>
  </w:endnote>
  <w:endnote w:type="continuationSeparator" w:id="0">
    <w:p w:rsidR="00450AEC" w:rsidRDefault="00450AE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A11F50">
      <w:rPr>
        <w:color w:val="808080" w:themeColor="background1" w:themeShade="80"/>
      </w:rPr>
      <w:t>Jan Šnajdr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AEC" w:rsidRDefault="00450AEC" w:rsidP="00CA6778">
      <w:pPr>
        <w:spacing w:before="0" w:after="0"/>
      </w:pPr>
      <w:r>
        <w:separator/>
      </w:r>
    </w:p>
  </w:footnote>
  <w:footnote w:type="continuationSeparator" w:id="0">
    <w:p w:rsidR="00450AEC" w:rsidRDefault="00450AEC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9C" w:rsidRDefault="00947E9C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3347085</wp:posOffset>
          </wp:positionH>
          <wp:positionV relativeFrom="paragraph">
            <wp:posOffset>-97790</wp:posOffset>
          </wp:positionV>
          <wp:extent cx="2790825" cy="723900"/>
          <wp:effectExtent l="19050" t="0" r="9525" b="0"/>
          <wp:wrapSquare wrapText="bothSides"/>
          <wp:docPr id="1" name="prjLogaImg" descr="loga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jLogaImg" descr="loga projekt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84AD2">
      <w:rPr>
        <w:b/>
      </w:rPr>
      <w:t>EU peníze středním školám</w:t>
    </w:r>
    <w:r w:rsidRPr="00084AD2">
      <w:rPr>
        <w:b/>
      </w:rPr>
      <w:br/>
    </w:r>
    <w:r w:rsidRPr="00947E9C">
      <w:t xml:space="preserve">1.5 </w:t>
    </w:r>
    <w:r>
      <w:t>–</w:t>
    </w:r>
    <w:r w:rsidRPr="00947E9C">
      <w:t xml:space="preserve"> Zlepšení podmínek pro vzdělávání na </w:t>
    </w:r>
    <w:r w:rsidR="00084AD2">
      <w:t>SŠ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B1340B"/>
    <w:rsid w:val="0002716D"/>
    <w:rsid w:val="00084AD2"/>
    <w:rsid w:val="000F0581"/>
    <w:rsid w:val="0015164B"/>
    <w:rsid w:val="0017080B"/>
    <w:rsid w:val="001A671D"/>
    <w:rsid w:val="0021237E"/>
    <w:rsid w:val="00235DCF"/>
    <w:rsid w:val="00247D1D"/>
    <w:rsid w:val="00252D2D"/>
    <w:rsid w:val="002A344C"/>
    <w:rsid w:val="0032473F"/>
    <w:rsid w:val="00330A91"/>
    <w:rsid w:val="00353DCC"/>
    <w:rsid w:val="00375125"/>
    <w:rsid w:val="00381C59"/>
    <w:rsid w:val="003C040B"/>
    <w:rsid w:val="003C6456"/>
    <w:rsid w:val="003D1D48"/>
    <w:rsid w:val="003E672E"/>
    <w:rsid w:val="0042483B"/>
    <w:rsid w:val="00441154"/>
    <w:rsid w:val="00450AEC"/>
    <w:rsid w:val="004513CC"/>
    <w:rsid w:val="0046084C"/>
    <w:rsid w:val="00467A70"/>
    <w:rsid w:val="004B0AD8"/>
    <w:rsid w:val="004D39B3"/>
    <w:rsid w:val="004E5CF8"/>
    <w:rsid w:val="00597FC2"/>
    <w:rsid w:val="005D2A9F"/>
    <w:rsid w:val="005E50B9"/>
    <w:rsid w:val="006347FB"/>
    <w:rsid w:val="006516F6"/>
    <w:rsid w:val="00666590"/>
    <w:rsid w:val="00684206"/>
    <w:rsid w:val="006855D2"/>
    <w:rsid w:val="006C0332"/>
    <w:rsid w:val="006F71A2"/>
    <w:rsid w:val="007269D6"/>
    <w:rsid w:val="00763507"/>
    <w:rsid w:val="00771694"/>
    <w:rsid w:val="00837CC9"/>
    <w:rsid w:val="00910910"/>
    <w:rsid w:val="00947E9C"/>
    <w:rsid w:val="009C77DA"/>
    <w:rsid w:val="00A11F50"/>
    <w:rsid w:val="00AA35C1"/>
    <w:rsid w:val="00AB454A"/>
    <w:rsid w:val="00AC5344"/>
    <w:rsid w:val="00B1340B"/>
    <w:rsid w:val="00B232EA"/>
    <w:rsid w:val="00B36CF2"/>
    <w:rsid w:val="00BD446E"/>
    <w:rsid w:val="00C7747F"/>
    <w:rsid w:val="00CA6778"/>
    <w:rsid w:val="00CA68AF"/>
    <w:rsid w:val="00D03E02"/>
    <w:rsid w:val="00D12A23"/>
    <w:rsid w:val="00D64162"/>
    <w:rsid w:val="00DB0763"/>
    <w:rsid w:val="00DD0596"/>
    <w:rsid w:val="00E46E66"/>
    <w:rsid w:val="00F00F8C"/>
    <w:rsid w:val="00F23263"/>
    <w:rsid w:val="00F5558B"/>
    <w:rsid w:val="00FD0CDC"/>
    <w:rsid w:val="00FE6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CC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C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popis_Dd_sablon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34C8E343F3C4BA0972E2FC97EACB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3C72BA-0BF1-49A9-945B-138BFF740053}"/>
      </w:docPartPr>
      <w:docPartBody>
        <w:p w:rsidR="00317213" w:rsidRDefault="00214486">
          <w:pPr>
            <w:pStyle w:val="B34C8E343F3C4BA0972E2FC97EACB3DF"/>
          </w:pPr>
          <w:r w:rsidRPr="00BF49DE">
            <w:rPr>
              <w:rStyle w:val="Zstupntext"/>
            </w:rPr>
            <w:t>Klepněte sem a zadejte text.</w:t>
          </w:r>
        </w:p>
      </w:docPartBody>
    </w:docPart>
    <w:docPart>
      <w:docPartPr>
        <w:name w:val="581CFFCEDD364B4B8325FCF4F3E722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089C40-6BDA-4D99-AF64-38106FDCEAA2}"/>
      </w:docPartPr>
      <w:docPartBody>
        <w:p w:rsidR="00317213" w:rsidRDefault="00214486">
          <w:pPr>
            <w:pStyle w:val="581CFFCEDD364B4B8325FCF4F3E7228C"/>
          </w:pPr>
          <w:r w:rsidRPr="00BF49DE">
            <w:rPr>
              <w:rStyle w:val="Zstupntext"/>
            </w:rPr>
            <w:t>Klepněte sem a zadejte text.</w:t>
          </w:r>
        </w:p>
      </w:docPartBody>
    </w:docPart>
    <w:docPart>
      <w:docPartPr>
        <w:name w:val="C2CAEE04143E4DCEBFF238F621E06C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02E4E-93FC-4318-9233-808B10C9451F}"/>
      </w:docPartPr>
      <w:docPartBody>
        <w:p w:rsidR="00317213" w:rsidRDefault="00214486">
          <w:pPr>
            <w:pStyle w:val="C2CAEE04143E4DCEBFF238F621E06CA4"/>
          </w:pPr>
          <w:r w:rsidRPr="00AF6DD4">
            <w:rPr>
              <w:rStyle w:val="Zstupntext"/>
            </w:rPr>
            <w:t>Klepněte sem a zadejte datum.</w:t>
          </w:r>
        </w:p>
      </w:docPartBody>
    </w:docPart>
    <w:docPart>
      <w:docPartPr>
        <w:name w:val="D2B0C380D0984C6289FC5E5D5FAFE0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FDDE12-4BFF-4DC3-9649-0970CE955DAC}"/>
      </w:docPartPr>
      <w:docPartBody>
        <w:p w:rsidR="00317213" w:rsidRDefault="00214486">
          <w:pPr>
            <w:pStyle w:val="D2B0C380D0984C6289FC5E5D5FAFE006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774F682E5F4D4AE89C0BE42B6E2622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CF456B-4A78-475A-8364-332388D3C29F}"/>
      </w:docPartPr>
      <w:docPartBody>
        <w:p w:rsidR="00317213" w:rsidRDefault="00214486">
          <w:pPr>
            <w:pStyle w:val="774F682E5F4D4AE89C0BE42B6E26225A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E3B6FABC9C804914B37C0DA5E0CBA1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08483B-6677-4497-B88D-7D77A31E9780}"/>
      </w:docPartPr>
      <w:docPartBody>
        <w:p w:rsidR="00317213" w:rsidRDefault="00214486">
          <w:pPr>
            <w:pStyle w:val="E3B6FABC9C804914B37C0DA5E0CBA159"/>
          </w:pPr>
          <w:r w:rsidRPr="00AF6DD4">
            <w:rPr>
              <w:rStyle w:val="Zstupntext"/>
            </w:rPr>
            <w:t>Zvolte položku.</w:t>
          </w:r>
        </w:p>
      </w:docPartBody>
    </w:docPart>
    <w:docPart>
      <w:docPartPr>
        <w:name w:val="F65BC698F4C2496A943F87EDFD4A1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8BDF58-EF7C-4D60-A269-68AE75DB370E}"/>
      </w:docPartPr>
      <w:docPartBody>
        <w:p w:rsidR="00317213" w:rsidRDefault="00214486">
          <w:pPr>
            <w:pStyle w:val="F65BC698F4C2496A943F87EDFD4A1E2F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2E9D95E3252540FABD6737F3364EC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75ED13-0EF9-4445-999D-AAD09B4D598F}"/>
      </w:docPartPr>
      <w:docPartBody>
        <w:p w:rsidR="00317213" w:rsidRDefault="00214486">
          <w:pPr>
            <w:pStyle w:val="2E9D95E3252540FABD6737F3364EC8CF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1DB1E2B9AF3D40DEAC6D035FA0F8B1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0E696-B64E-4CD8-B260-02F1849D5639}"/>
      </w:docPartPr>
      <w:docPartBody>
        <w:p w:rsidR="00317213" w:rsidRDefault="00214486">
          <w:pPr>
            <w:pStyle w:val="1DB1E2B9AF3D40DEAC6D035FA0F8B1FE"/>
          </w:pPr>
          <w:r w:rsidRPr="00BF49DE">
            <w:rPr>
              <w:rStyle w:val="Zstupntext"/>
            </w:rPr>
            <w:t>Zvolte položku.</w:t>
          </w:r>
        </w:p>
      </w:docPartBody>
    </w:docPart>
    <w:docPart>
      <w:docPartPr>
        <w:name w:val="67E1554312764C1FB69340E0A5450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1E908C-68CF-4D3E-9999-E6CA63A9221F}"/>
      </w:docPartPr>
      <w:docPartBody>
        <w:p w:rsidR="00317213" w:rsidRDefault="00214486">
          <w:pPr>
            <w:pStyle w:val="67E1554312764C1FB69340E0A5450165"/>
          </w:pPr>
          <w:r w:rsidRPr="00BF49DE">
            <w:rPr>
              <w:rStyle w:val="Zstupntext"/>
            </w:rPr>
            <w:t>Klepněte sem a zadejte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14486"/>
    <w:rsid w:val="00214486"/>
    <w:rsid w:val="00317213"/>
    <w:rsid w:val="004C17BB"/>
    <w:rsid w:val="00A745A4"/>
    <w:rsid w:val="00AB3383"/>
    <w:rsid w:val="00B45380"/>
    <w:rsid w:val="00B525F4"/>
    <w:rsid w:val="00CB61FA"/>
    <w:rsid w:val="00D83A48"/>
    <w:rsid w:val="00E3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21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17213"/>
    <w:rPr>
      <w:color w:val="808080"/>
    </w:rPr>
  </w:style>
  <w:style w:type="paragraph" w:customStyle="1" w:styleId="B34C8E343F3C4BA0972E2FC97EACB3DF">
    <w:name w:val="B34C8E343F3C4BA0972E2FC97EACB3DF"/>
    <w:rsid w:val="00317213"/>
  </w:style>
  <w:style w:type="paragraph" w:customStyle="1" w:styleId="581CFFCEDD364B4B8325FCF4F3E7228C">
    <w:name w:val="581CFFCEDD364B4B8325FCF4F3E7228C"/>
    <w:rsid w:val="00317213"/>
  </w:style>
  <w:style w:type="paragraph" w:customStyle="1" w:styleId="C2CAEE04143E4DCEBFF238F621E06CA4">
    <w:name w:val="C2CAEE04143E4DCEBFF238F621E06CA4"/>
    <w:rsid w:val="00317213"/>
  </w:style>
  <w:style w:type="paragraph" w:customStyle="1" w:styleId="D2B0C380D0984C6289FC5E5D5FAFE006">
    <w:name w:val="D2B0C380D0984C6289FC5E5D5FAFE006"/>
    <w:rsid w:val="00317213"/>
  </w:style>
  <w:style w:type="paragraph" w:customStyle="1" w:styleId="774F682E5F4D4AE89C0BE42B6E26225A">
    <w:name w:val="774F682E5F4D4AE89C0BE42B6E26225A"/>
    <w:rsid w:val="00317213"/>
  </w:style>
  <w:style w:type="paragraph" w:customStyle="1" w:styleId="E3B6FABC9C804914B37C0DA5E0CBA159">
    <w:name w:val="E3B6FABC9C804914B37C0DA5E0CBA159"/>
    <w:rsid w:val="00317213"/>
  </w:style>
  <w:style w:type="paragraph" w:customStyle="1" w:styleId="F65BC698F4C2496A943F87EDFD4A1E2F">
    <w:name w:val="F65BC698F4C2496A943F87EDFD4A1E2F"/>
    <w:rsid w:val="00317213"/>
  </w:style>
  <w:style w:type="paragraph" w:customStyle="1" w:styleId="2E9D95E3252540FABD6737F3364EC8CF">
    <w:name w:val="2E9D95E3252540FABD6737F3364EC8CF"/>
    <w:rsid w:val="00317213"/>
  </w:style>
  <w:style w:type="paragraph" w:customStyle="1" w:styleId="1DB1E2B9AF3D40DEAC6D035FA0F8B1FE">
    <w:name w:val="1DB1E2B9AF3D40DEAC6D035FA0F8B1FE"/>
    <w:rsid w:val="00317213"/>
  </w:style>
  <w:style w:type="paragraph" w:customStyle="1" w:styleId="67E1554312764C1FB69340E0A5450165">
    <w:name w:val="67E1554312764C1FB69340E0A5450165"/>
    <w:rsid w:val="003172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AAA_bbb-bbb-bbb_popis_Dd_sablona</Template>
  <TotalTime>15</TotalTime>
  <Pages>1</Pages>
  <Words>122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2013-01-13T18:21:00Z</dcterms:created>
  <dcterms:modified xsi:type="dcterms:W3CDTF">2013-02-17T10:11:00Z</dcterms:modified>
</cp:coreProperties>
</file>