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6892">
        <w:rPr>
          <w:rFonts w:ascii="Comic Sans MS" w:hAnsi="Comic Sans MS" w:cs="Comic Sans MS"/>
          <w:b/>
          <w:bCs/>
          <w:color w:val="024595"/>
          <w:sz w:val="54"/>
          <w:szCs w:val="54"/>
        </w:rPr>
        <w:t>Jazyky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626892" w:rsidRPr="00626892" w:rsidRDefault="00626892" w:rsidP="00777628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Doplňte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věty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:</w:t>
      </w:r>
    </w:p>
    <w:p w:rsidR="00626892" w:rsidRPr="00626892" w:rsidRDefault="00626892" w:rsidP="00626892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 w:rsidRPr="00626892">
        <w:rPr>
          <w:rFonts w:asciiTheme="minorHAnsi" w:eastAsia="Calibri" w:hAnsiTheme="minorHAnsi" w:cs="Times New Roman"/>
          <w:bCs/>
          <w:lang w:val="de-DE"/>
        </w:rPr>
        <w:t>Der Schwede wohnt in ___________________ und spricht ________________________</w:t>
      </w:r>
      <w:r>
        <w:rPr>
          <w:rFonts w:asciiTheme="minorHAnsi" w:eastAsia="Calibri" w:hAnsiTheme="minorHAnsi" w:cs="Times New Roman"/>
          <w:bCs/>
          <w:lang w:val="de-DE"/>
        </w:rPr>
        <w:t>_______</w:t>
      </w:r>
      <w:r w:rsidRPr="00626892">
        <w:rPr>
          <w:rFonts w:asciiTheme="minorHAnsi" w:eastAsia="Calibri" w:hAnsiTheme="minorHAnsi" w:cs="Times New Roman"/>
          <w:bCs/>
          <w:lang w:val="de-DE"/>
        </w:rPr>
        <w:t>.</w:t>
      </w:r>
    </w:p>
    <w:p w:rsidR="00626892" w:rsidRDefault="00626892" w:rsidP="00626892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Der ________________ wohnt in Frankreich und spricht _________________________________.</w:t>
      </w:r>
    </w:p>
    <w:p w:rsidR="00626892" w:rsidRDefault="00626892" w:rsidP="00626892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Der ___________________ wohnt in ____________________ und spricht österreichisches Deutsch.</w:t>
      </w:r>
    </w:p>
    <w:p w:rsidR="00A90FB6" w:rsidRPr="00626892" w:rsidRDefault="00626892" w:rsidP="00626892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Der Ungare wohnt in _______________________ und spricht _____________________________</w:t>
      </w:r>
      <w:proofErr w:type="gramStart"/>
      <w:r>
        <w:rPr>
          <w:rFonts w:asciiTheme="minorHAnsi" w:eastAsia="Calibri" w:hAnsiTheme="minorHAnsi" w:cs="Times New Roman"/>
          <w:bCs/>
          <w:lang w:val="de-DE"/>
        </w:rPr>
        <w:t>_ .</w:t>
      </w:r>
      <w:r w:rsidR="007A0E40" w:rsidRPr="00626892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proofErr w:type="gramEnd"/>
    </w:p>
    <w:p w:rsidR="00626892" w:rsidRDefault="00626892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Der _______________________ in England und spricht ____________________________________.</w:t>
      </w:r>
    </w:p>
    <w:p w:rsidR="00626892" w:rsidRDefault="00626892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Der Norweger wohnt in ____________________ und spricht ________________________________.</w:t>
      </w:r>
    </w:p>
    <w:p w:rsidR="00626892" w:rsidRDefault="00626892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Der _________________________ wohnt in Portugal und spricht ____________________________.</w:t>
      </w:r>
    </w:p>
    <w:p w:rsidR="00626892" w:rsidRDefault="00626892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Die Deutschen wohnen in der _________________________ und sprechen ____________________.</w:t>
      </w:r>
    </w:p>
    <w:p w:rsidR="00626892" w:rsidRDefault="00626892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Die Slowakin wohnt in der __________________________ und spricht ________________________.</w:t>
      </w:r>
    </w:p>
    <w:p w:rsidR="0017080B" w:rsidRPr="00626892" w:rsidRDefault="00626892" w:rsidP="00626892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Der Spanier wohnt in ______________________ und  spricht _______________________________.</w:t>
      </w:r>
      <w:r w:rsidR="007A0E40" w:rsidRPr="00626892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="007A0E40" w:rsidRPr="00626892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="007A0E40" w:rsidRPr="00626892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  <w:r w:rsidR="007A0E40" w:rsidRPr="00626892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</w:p>
    <w:p w:rsidR="00660F82" w:rsidRDefault="00626892" w:rsidP="00777628">
      <w:pPr>
        <w:pStyle w:val="Odstavecseseznamem"/>
        <w:numPr>
          <w:ilvl w:val="0"/>
          <w:numId w:val="2"/>
        </w:numPr>
        <w:ind w:left="426"/>
      </w:pPr>
      <w:proofErr w:type="spellStart"/>
      <w:r>
        <w:rPr>
          <w:rFonts w:asciiTheme="minorHAnsi" w:hAnsiTheme="minorHAnsi"/>
          <w:color w:val="1F497D" w:themeColor="text2"/>
          <w:lang w:val="en-GB"/>
        </w:rPr>
        <w:t>Najděte</w:t>
      </w:r>
      <w:proofErr w:type="spellEnd"/>
      <w:r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475E6C">
        <w:rPr>
          <w:rFonts w:asciiTheme="minorHAnsi" w:hAnsiTheme="minorHAnsi"/>
          <w:color w:val="1F497D" w:themeColor="text2"/>
          <w:lang w:val="en-GB"/>
        </w:rPr>
        <w:t>jazyky</w:t>
      </w:r>
      <w:proofErr w:type="spellEnd"/>
      <w:r w:rsidR="00475E6C">
        <w:rPr>
          <w:rFonts w:asciiTheme="minorHAnsi" w:hAnsiTheme="minorHAnsi"/>
          <w:color w:val="1F497D" w:themeColor="text2"/>
          <w:lang w:val="en-GB"/>
        </w:rPr>
        <w:t>:</w:t>
      </w:r>
    </w:p>
    <w:p w:rsidR="00660F82" w:rsidRDefault="00660F82" w:rsidP="005D4579"/>
    <w:tbl>
      <w:tblPr>
        <w:tblStyle w:val="Mkatabulky"/>
        <w:tblW w:w="0" w:type="auto"/>
        <w:tblLook w:val="04A0"/>
      </w:tblPr>
      <w:tblGrid>
        <w:gridCol w:w="491"/>
        <w:gridCol w:w="491"/>
        <w:gridCol w:w="492"/>
        <w:gridCol w:w="492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</w:tblGrid>
      <w:tr w:rsidR="00475E6C" w:rsidTr="00475E6C">
        <w:trPr>
          <w:trHeight w:val="452"/>
        </w:trPr>
        <w:tc>
          <w:tcPr>
            <w:tcW w:w="491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491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Ö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</w:tr>
      <w:tr w:rsidR="00475E6C" w:rsidTr="00475E6C">
        <w:trPr>
          <w:trHeight w:val="466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1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Ü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D210A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</w:tr>
      <w:tr w:rsidR="00475E6C" w:rsidTr="00475E6C">
        <w:trPr>
          <w:trHeight w:val="452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1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Ä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493" w:type="dxa"/>
          </w:tcPr>
          <w:p w:rsidR="00475E6C" w:rsidRPr="00475E6C" w:rsidRDefault="00D210A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</w:tr>
      <w:tr w:rsidR="00475E6C" w:rsidTr="00475E6C">
        <w:trPr>
          <w:trHeight w:val="466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1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Ä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Q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D210A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</w:tr>
      <w:tr w:rsidR="00475E6C" w:rsidTr="00475E6C">
        <w:trPr>
          <w:trHeight w:val="466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1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Ü</w:t>
            </w:r>
          </w:p>
        </w:tc>
        <w:tc>
          <w:tcPr>
            <w:tcW w:w="493" w:type="dxa"/>
          </w:tcPr>
          <w:p w:rsidR="00475E6C" w:rsidRPr="00475E6C" w:rsidRDefault="00475E6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</w:p>
        </w:tc>
        <w:tc>
          <w:tcPr>
            <w:tcW w:w="493" w:type="dxa"/>
          </w:tcPr>
          <w:p w:rsidR="00475E6C" w:rsidRPr="00475E6C" w:rsidRDefault="00D210A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</w:tr>
      <w:tr w:rsidR="00475E6C" w:rsidTr="00475E6C">
        <w:trPr>
          <w:trHeight w:val="452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1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493" w:type="dxa"/>
          </w:tcPr>
          <w:p w:rsidR="00475E6C" w:rsidRPr="00475E6C" w:rsidRDefault="00475E6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Ö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D210A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</w:tr>
      <w:tr w:rsidR="00475E6C" w:rsidTr="00475E6C">
        <w:trPr>
          <w:trHeight w:val="466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491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Ä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</w:p>
        </w:tc>
        <w:tc>
          <w:tcPr>
            <w:tcW w:w="493" w:type="dxa"/>
          </w:tcPr>
          <w:p w:rsidR="00475E6C" w:rsidRPr="00475E6C" w:rsidRDefault="00475E6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D210A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</w:tr>
      <w:tr w:rsidR="00475E6C" w:rsidTr="00475E6C">
        <w:trPr>
          <w:trHeight w:val="466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1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</w:tcPr>
          <w:p w:rsidR="00475E6C" w:rsidRPr="00475E6C" w:rsidRDefault="00475E6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</w:tr>
      <w:tr w:rsidR="00475E6C" w:rsidTr="00475E6C">
        <w:trPr>
          <w:trHeight w:val="466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Ä</w:t>
            </w:r>
          </w:p>
        </w:tc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3" w:type="dxa"/>
          </w:tcPr>
          <w:p w:rsidR="00475E6C" w:rsidRPr="00475E6C" w:rsidRDefault="00475E6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Ä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</w:tr>
      <w:tr w:rsidR="00475E6C" w:rsidTr="00475E6C">
        <w:trPr>
          <w:trHeight w:val="466"/>
        </w:trPr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</w:t>
            </w:r>
          </w:p>
        </w:tc>
        <w:tc>
          <w:tcPr>
            <w:tcW w:w="491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2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</w:t>
            </w:r>
          </w:p>
        </w:tc>
        <w:tc>
          <w:tcPr>
            <w:tcW w:w="492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</w:p>
        </w:tc>
        <w:tc>
          <w:tcPr>
            <w:tcW w:w="493" w:type="dxa"/>
          </w:tcPr>
          <w:p w:rsidR="00475E6C" w:rsidRDefault="00475E6C" w:rsidP="00CD4F0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</w:t>
            </w:r>
          </w:p>
        </w:tc>
        <w:tc>
          <w:tcPr>
            <w:tcW w:w="493" w:type="dxa"/>
          </w:tcPr>
          <w:p w:rsidR="00475E6C" w:rsidRPr="00475E6C" w:rsidRDefault="00475E6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93" w:type="dxa"/>
          </w:tcPr>
          <w:p w:rsidR="00475E6C" w:rsidRPr="00475E6C" w:rsidRDefault="00D210AC" w:rsidP="005D45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</w:t>
            </w:r>
          </w:p>
        </w:tc>
      </w:tr>
    </w:tbl>
    <w:p w:rsidR="00475E6C" w:rsidRDefault="00475E6C" w:rsidP="005D4579"/>
    <w:p w:rsidR="00D210AC" w:rsidRDefault="00803332" w:rsidP="00777628">
      <w:pPr>
        <w:pStyle w:val="Odstavecseseznamem"/>
        <w:numPr>
          <w:ilvl w:val="0"/>
          <w:numId w:val="2"/>
        </w:numPr>
        <w:ind w:left="426"/>
      </w:pPr>
      <w:r>
        <w:rPr>
          <w:rFonts w:asciiTheme="minorHAnsi" w:hAnsiTheme="minorHAnsi"/>
          <w:color w:val="1F497D" w:themeColor="text2"/>
        </w:rPr>
        <w:lastRenderedPageBreak/>
        <w:t>Tvořte věty s vyluštěnými slovy z druhého cvičení (např. Francouzsky se mluví ve Francii, Švýcarsku, Belgii a Kanadě).</w:t>
      </w:r>
    </w:p>
    <w:p w:rsidR="00D210AC" w:rsidRDefault="00D210AC" w:rsidP="005D4579">
      <w:bookmarkStart w:id="0" w:name="_GoBack"/>
      <w:bookmarkEnd w:id="0"/>
    </w:p>
    <w:sectPr w:rsidR="00D210AC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AD1" w:rsidRDefault="00616AD1" w:rsidP="00CA6778">
      <w:pPr>
        <w:spacing w:before="0" w:after="0"/>
      </w:pPr>
      <w:r>
        <w:separator/>
      </w:r>
    </w:p>
  </w:endnote>
  <w:endnote w:type="continuationSeparator" w:id="0">
    <w:p w:rsidR="00616AD1" w:rsidRDefault="00616A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AD1" w:rsidRDefault="00616AD1" w:rsidP="00CA6778">
      <w:pPr>
        <w:spacing w:before="0" w:after="0"/>
      </w:pPr>
      <w:r>
        <w:separator/>
      </w:r>
    </w:p>
  </w:footnote>
  <w:footnote w:type="continuationSeparator" w:id="0">
    <w:p w:rsidR="00616AD1" w:rsidRDefault="00616A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69A1"/>
    <w:multiLevelType w:val="hybridMultilevel"/>
    <w:tmpl w:val="8FC86B6E"/>
    <w:lvl w:ilvl="0" w:tplc="EBB8963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 w:val="0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B3367"/>
    <w:multiLevelType w:val="hybridMultilevel"/>
    <w:tmpl w:val="8FC86B6E"/>
    <w:lvl w:ilvl="0" w:tplc="EBB8963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 w:val="0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5164B"/>
    <w:rsid w:val="0017080B"/>
    <w:rsid w:val="002227BA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75E6C"/>
    <w:rsid w:val="004B0AD8"/>
    <w:rsid w:val="00543182"/>
    <w:rsid w:val="005667E7"/>
    <w:rsid w:val="005D4579"/>
    <w:rsid w:val="0061039C"/>
    <w:rsid w:val="00616AD1"/>
    <w:rsid w:val="00626892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77628"/>
    <w:rsid w:val="007A0E40"/>
    <w:rsid w:val="00803332"/>
    <w:rsid w:val="008B37F3"/>
    <w:rsid w:val="008D046A"/>
    <w:rsid w:val="00947E9C"/>
    <w:rsid w:val="009C77DA"/>
    <w:rsid w:val="00A90FB6"/>
    <w:rsid w:val="00BD446E"/>
    <w:rsid w:val="00BE7F79"/>
    <w:rsid w:val="00C23911"/>
    <w:rsid w:val="00CA6778"/>
    <w:rsid w:val="00CA68AF"/>
    <w:rsid w:val="00CB64C5"/>
    <w:rsid w:val="00D210AC"/>
    <w:rsid w:val="00D37B5F"/>
    <w:rsid w:val="00D61F1F"/>
    <w:rsid w:val="00DA3077"/>
    <w:rsid w:val="00E55129"/>
    <w:rsid w:val="00F23263"/>
    <w:rsid w:val="00F46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3</Pages>
  <Words>196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4</cp:revision>
  <dcterms:created xsi:type="dcterms:W3CDTF">2013-02-15T09:29:00Z</dcterms:created>
  <dcterms:modified xsi:type="dcterms:W3CDTF">2013-03-26T19:32:00Z</dcterms:modified>
</cp:coreProperties>
</file>