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EB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Města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162F76" w:rsidRDefault="00BC4EBC" w:rsidP="00686B67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</w:t>
      </w:r>
      <w:r w:rsidR="007A0E40"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t>o</w:t>
      </w:r>
      <w:r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t>plňte</w:t>
      </w:r>
      <w:proofErr w:type="spellEnd"/>
      <w:r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t>tabulku</w:t>
      </w:r>
      <w:proofErr w:type="spellEnd"/>
      <w:r w:rsidRPr="00162F76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="007A0E40" w:rsidRPr="00162F76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proofErr w:type="spellStart"/>
            <w:r w:rsidRPr="008821F5">
              <w:rPr>
                <w:rFonts w:asciiTheme="minorHAnsi" w:hAnsiTheme="minorHAnsi"/>
                <w:b/>
              </w:rPr>
              <w:t>Deutsch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proofErr w:type="spellStart"/>
            <w:r w:rsidRPr="008821F5">
              <w:rPr>
                <w:rFonts w:asciiTheme="minorHAnsi" w:hAnsiTheme="minorHAnsi"/>
                <w:b/>
              </w:rPr>
              <w:t>English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r w:rsidRPr="008821F5">
              <w:rPr>
                <w:rFonts w:asciiTheme="minorHAnsi" w:hAnsiTheme="minorHAnsi"/>
                <w:b/>
              </w:rPr>
              <w:t>česky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Mailand</w:t>
            </w:r>
            <w:proofErr w:type="spellEnd"/>
          </w:p>
        </w:tc>
        <w:tc>
          <w:tcPr>
            <w:tcW w:w="3071" w:type="dxa"/>
          </w:tcPr>
          <w:p w:rsidR="00BC4EBC" w:rsidRPr="00E616F9" w:rsidRDefault="00E616F9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Milano</w:t>
            </w:r>
          </w:p>
        </w:tc>
        <w:tc>
          <w:tcPr>
            <w:tcW w:w="3071" w:type="dxa"/>
          </w:tcPr>
          <w:p w:rsidR="00BC4EBC" w:rsidRPr="00E616F9" w:rsidRDefault="00E616F9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Milán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E616F9" w:rsidRDefault="00E616F9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Prag</w:t>
            </w: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Prague</w:t>
            </w:r>
          </w:p>
        </w:tc>
        <w:tc>
          <w:tcPr>
            <w:tcW w:w="3071" w:type="dxa"/>
          </w:tcPr>
          <w:p w:rsidR="00BC4EBC" w:rsidRPr="00E616F9" w:rsidRDefault="00E616F9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Praha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München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Munich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Mnichov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Brüssel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Brussel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Brusel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Warschau</w:t>
            </w:r>
            <w:proofErr w:type="spellEnd"/>
          </w:p>
        </w:tc>
        <w:tc>
          <w:tcPr>
            <w:tcW w:w="3071" w:type="dxa"/>
          </w:tcPr>
          <w:p w:rsidR="00BC4EBC" w:rsidRPr="008821F5" w:rsidRDefault="00532F4C" w:rsidP="00EB416B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Warsc</w:t>
            </w:r>
            <w:r w:rsidR="00BC4EBC" w:rsidRPr="008821F5">
              <w:rPr>
                <w:rFonts w:asciiTheme="minorHAnsi" w:hAnsiTheme="minorHAnsi"/>
              </w:rPr>
              <w:t>haw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Varšava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Venedig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 w:rsidRPr="00532F4C">
              <w:rPr>
                <w:rFonts w:asciiTheme="minorHAnsi" w:hAnsiTheme="minorHAnsi"/>
                <w:b/>
              </w:rPr>
              <w:t>Venice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Benátky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Wien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Vienna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Vídeň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Zürich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Zurich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Curych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Pilsen</w:t>
            </w:r>
            <w:proofErr w:type="spellEnd"/>
          </w:p>
        </w:tc>
        <w:tc>
          <w:tcPr>
            <w:tcW w:w="3071" w:type="dxa"/>
          </w:tcPr>
          <w:p w:rsidR="00BC4EBC" w:rsidRPr="008821F5" w:rsidRDefault="00532F4C" w:rsidP="00EB416B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  <w:b/>
              </w:rPr>
              <w:t>Pilsen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Plzeň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Graz</w:t>
            </w:r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Graz</w:t>
            </w:r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Štýrský Hradec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Der Haag</w:t>
            </w: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The</w:t>
            </w:r>
            <w:proofErr w:type="spellEnd"/>
            <w:r w:rsidRPr="008821F5">
              <w:rPr>
                <w:rFonts w:asciiTheme="minorHAnsi" w:hAnsiTheme="minorHAnsi"/>
              </w:rPr>
              <w:t xml:space="preserve"> </w:t>
            </w:r>
            <w:proofErr w:type="spellStart"/>
            <w:r w:rsidRPr="008821F5">
              <w:rPr>
                <w:rFonts w:asciiTheme="minorHAnsi" w:hAnsiTheme="minorHAnsi"/>
              </w:rPr>
              <w:t>Hague</w:t>
            </w:r>
            <w:proofErr w:type="spellEnd"/>
          </w:p>
        </w:tc>
        <w:tc>
          <w:tcPr>
            <w:tcW w:w="3071" w:type="dxa"/>
          </w:tcPr>
          <w:p w:rsidR="00BC4EBC" w:rsidRPr="00532F4C" w:rsidRDefault="00532F4C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Haag</w:t>
            </w:r>
          </w:p>
        </w:tc>
      </w:tr>
      <w:tr w:rsidR="00B55F48" w:rsidRPr="00730926" w:rsidTr="00EB416B">
        <w:tc>
          <w:tcPr>
            <w:tcW w:w="3070" w:type="dxa"/>
          </w:tcPr>
          <w:p w:rsidR="00B55F48" w:rsidRPr="00532F4C" w:rsidRDefault="00532F4C" w:rsidP="00EB416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Pressburg</w:t>
            </w:r>
            <w:proofErr w:type="spellEnd"/>
          </w:p>
        </w:tc>
        <w:tc>
          <w:tcPr>
            <w:tcW w:w="3071" w:type="dxa"/>
          </w:tcPr>
          <w:p w:rsidR="00B55F48" w:rsidRPr="004F740A" w:rsidRDefault="004F740A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Bratislava</w:t>
            </w:r>
          </w:p>
        </w:tc>
        <w:tc>
          <w:tcPr>
            <w:tcW w:w="3071" w:type="dxa"/>
          </w:tcPr>
          <w:p w:rsidR="00B55F48" w:rsidRPr="008821F5" w:rsidRDefault="00B55F48" w:rsidP="00EB416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Bratislava</w:t>
            </w:r>
          </w:p>
        </w:tc>
      </w:tr>
    </w:tbl>
    <w:p w:rsidR="00B55F48" w:rsidRDefault="00B55F48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B55F48" w:rsidRPr="00162F76" w:rsidRDefault="00B55F48" w:rsidP="00686B67">
      <w:pPr>
        <w:pStyle w:val="Odstavecseseznamem"/>
        <w:numPr>
          <w:ilvl w:val="0"/>
          <w:numId w:val="2"/>
        </w:numPr>
        <w:spacing w:before="0" w:after="200"/>
        <w:ind w:left="426"/>
        <w:rPr>
          <w:rFonts w:asciiTheme="minorHAnsi" w:eastAsia="Calibri" w:hAnsiTheme="minorHAnsi" w:cs="Times New Roman"/>
          <w:b/>
          <w:bCs/>
          <w:color w:val="1F497D" w:themeColor="text2"/>
        </w:rPr>
      </w:pPr>
      <w:r w:rsidRPr="00162F76">
        <w:rPr>
          <w:rFonts w:asciiTheme="minorHAnsi" w:hAnsiTheme="minorHAnsi"/>
          <w:color w:val="1F497D" w:themeColor="text2"/>
        </w:rPr>
        <w:t>Která města se tu skrývají a kde leží?</w:t>
      </w:r>
    </w:p>
    <w:p w:rsidR="00B55F48" w:rsidRPr="004F740A" w:rsidRDefault="00B55F48" w:rsidP="00B55F48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IRBLEN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BERLIN</w:t>
      </w:r>
      <w:r w:rsidR="00162F76">
        <w:rPr>
          <w:rFonts w:asciiTheme="minorHAnsi" w:hAnsiTheme="minorHAnsi"/>
          <w:b/>
        </w:rPr>
        <w:t xml:space="preserve"> (D)</w:t>
      </w:r>
    </w:p>
    <w:p w:rsidR="00B55F48" w:rsidRPr="004F740A" w:rsidRDefault="00D31900" w:rsidP="00B55F48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GABURLZS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SALZBURG</w:t>
      </w:r>
      <w:r w:rsidR="00162F76">
        <w:rPr>
          <w:rFonts w:asciiTheme="minorHAnsi" w:hAnsiTheme="minorHAnsi"/>
          <w:b/>
        </w:rPr>
        <w:t xml:space="preserve"> (A)</w:t>
      </w:r>
    </w:p>
    <w:p w:rsidR="00B55F48" w:rsidRPr="004F740A" w:rsidRDefault="00D31900" w:rsidP="00B55F48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ELBAS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BASEL</w:t>
      </w:r>
      <w:r w:rsidR="00162F76">
        <w:rPr>
          <w:rFonts w:asciiTheme="minorHAnsi" w:hAnsiTheme="minorHAnsi"/>
          <w:b/>
        </w:rPr>
        <w:t xml:space="preserve"> (CH)</w:t>
      </w:r>
    </w:p>
    <w:p w:rsidR="00D31900" w:rsidRPr="004F740A" w:rsidRDefault="00D31900" w:rsidP="00B55F48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ZADUV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VADUZ</w:t>
      </w:r>
      <w:r w:rsidR="00162F76">
        <w:rPr>
          <w:rFonts w:asciiTheme="minorHAnsi" w:hAnsiTheme="minorHAnsi"/>
          <w:b/>
        </w:rPr>
        <w:t xml:space="preserve"> (FL)</w:t>
      </w:r>
    </w:p>
    <w:p w:rsidR="0017080B" w:rsidRPr="004F740A" w:rsidRDefault="00D31900" w:rsidP="005D4579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MUBEXGULR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LUXEMBURG</w:t>
      </w:r>
      <w:r w:rsidR="00162F76">
        <w:rPr>
          <w:rFonts w:asciiTheme="minorHAnsi" w:hAnsiTheme="minorHAnsi"/>
          <w:b/>
        </w:rPr>
        <w:t xml:space="preserve"> (L)</w:t>
      </w:r>
    </w:p>
    <w:p w:rsidR="00660F82" w:rsidRPr="004F740A" w:rsidRDefault="00E14770" w:rsidP="005D4579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NRÜNEGRB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NÜRNBERG</w:t>
      </w:r>
      <w:r w:rsidR="00162F76">
        <w:rPr>
          <w:rFonts w:asciiTheme="minorHAnsi" w:hAnsiTheme="minorHAnsi"/>
          <w:b/>
        </w:rPr>
        <w:t xml:space="preserve"> (D)</w:t>
      </w:r>
    </w:p>
    <w:p w:rsidR="00E14770" w:rsidRPr="004F740A" w:rsidRDefault="00E14770" w:rsidP="005D4579">
      <w:pPr>
        <w:rPr>
          <w:rFonts w:asciiTheme="minorHAnsi" w:hAnsiTheme="minorHAnsi"/>
          <w:b/>
        </w:rPr>
      </w:pPr>
      <w:r w:rsidRPr="00E14770">
        <w:rPr>
          <w:rFonts w:asciiTheme="minorHAnsi" w:hAnsiTheme="minorHAnsi"/>
        </w:rPr>
        <w:t>NERB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BERN</w:t>
      </w:r>
      <w:r w:rsidR="00162F76">
        <w:rPr>
          <w:rFonts w:asciiTheme="minorHAnsi" w:hAnsiTheme="minorHAnsi"/>
          <w:b/>
        </w:rPr>
        <w:t xml:space="preserve"> (CH)</w:t>
      </w:r>
    </w:p>
    <w:p w:rsidR="00E14770" w:rsidRDefault="00171C08" w:rsidP="005D4579">
      <w:pPr>
        <w:rPr>
          <w:rFonts w:asciiTheme="minorHAnsi" w:hAnsiTheme="minorHAnsi"/>
          <w:b/>
        </w:rPr>
      </w:pPr>
      <w:r>
        <w:rPr>
          <w:rFonts w:asciiTheme="minorHAnsi" w:hAnsiTheme="minorHAnsi"/>
        </w:rPr>
        <w:t>NIZL</w:t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</w:rPr>
        <w:tab/>
      </w:r>
      <w:r w:rsidR="004F740A">
        <w:rPr>
          <w:rFonts w:asciiTheme="minorHAnsi" w:hAnsiTheme="minorHAnsi"/>
          <w:b/>
        </w:rPr>
        <w:t>LINZ</w:t>
      </w:r>
      <w:r w:rsidR="00162F76">
        <w:rPr>
          <w:rFonts w:asciiTheme="minorHAnsi" w:hAnsiTheme="minorHAnsi"/>
          <w:b/>
        </w:rPr>
        <w:t xml:space="preserve"> (A)</w:t>
      </w:r>
    </w:p>
    <w:p w:rsidR="00162F76" w:rsidRDefault="00162F76" w:rsidP="005D4579">
      <w:pPr>
        <w:rPr>
          <w:rFonts w:asciiTheme="minorHAnsi" w:hAnsiTheme="minorHAnsi"/>
          <w:b/>
        </w:rPr>
      </w:pPr>
    </w:p>
    <w:p w:rsidR="00162F76" w:rsidRDefault="00162F76" w:rsidP="005D4579">
      <w:pPr>
        <w:rPr>
          <w:rFonts w:asciiTheme="minorHAnsi" w:hAnsiTheme="minorHAnsi"/>
          <w:b/>
        </w:rPr>
      </w:pPr>
    </w:p>
    <w:p w:rsidR="00162F76" w:rsidRDefault="004564A0" w:rsidP="005D4579">
      <w:pPr>
        <w:rPr>
          <w:i/>
          <w:iCs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4799965"/>
            <wp:effectExtent l="0" t="0" r="8890" b="6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9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633A" w:rsidRDefault="0062633A" w:rsidP="005D4579">
      <w:pPr>
        <w:rPr>
          <w:i/>
          <w:iCs/>
        </w:rPr>
      </w:pPr>
    </w:p>
    <w:p w:rsidR="00686B67" w:rsidRDefault="00686B67" w:rsidP="00686B6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Zdroj: AUTOR NEUVEDEN. Růžový </w:t>
      </w:r>
      <w:proofErr w:type="spellStart"/>
      <w:r>
        <w:rPr>
          <w:rFonts w:asciiTheme="minorHAnsi" w:hAnsiTheme="minorHAnsi"/>
        </w:rPr>
        <w:t>fantomas</w:t>
      </w:r>
      <w:proofErr w:type="spellEnd"/>
      <w:r>
        <w:rPr>
          <w:rFonts w:asciiTheme="minorHAnsi" w:hAnsiTheme="minorHAnsi"/>
        </w:rPr>
        <w:t xml:space="preserve"> [online]. [cit. 2013-02-01]. </w:t>
      </w:r>
      <w:r>
        <w:rPr>
          <w:rFonts w:asciiTheme="minorHAnsi" w:hAnsiTheme="minorHAnsi"/>
        </w:rPr>
        <w:br/>
        <w:t>Dostupný na WWW: http://ruzovyfantomas.blog.cz/1011/slepa-mapa-evropy</w:t>
      </w:r>
    </w:p>
    <w:p w:rsidR="0062633A" w:rsidRPr="0062633A" w:rsidRDefault="0062633A" w:rsidP="005D4579">
      <w:pPr>
        <w:rPr>
          <w:iCs/>
        </w:rPr>
      </w:pPr>
    </w:p>
    <w:sectPr w:rsidR="0062633A" w:rsidRPr="0062633A" w:rsidSect="001C10BC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BF8" w:rsidRDefault="004A5BF8" w:rsidP="00CA6778">
      <w:pPr>
        <w:spacing w:before="0" w:after="0"/>
      </w:pPr>
      <w:r>
        <w:separator/>
      </w:r>
    </w:p>
  </w:endnote>
  <w:endnote w:type="continuationSeparator" w:id="0">
    <w:p w:rsidR="004A5BF8" w:rsidRDefault="004A5BF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BF8" w:rsidRDefault="004A5BF8" w:rsidP="00CA6778">
      <w:pPr>
        <w:spacing w:before="0" w:after="0"/>
      </w:pPr>
      <w:r>
        <w:separator/>
      </w:r>
    </w:p>
  </w:footnote>
  <w:footnote w:type="continuationSeparator" w:id="0">
    <w:p w:rsidR="004A5BF8" w:rsidRDefault="004A5BF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4B8"/>
    <w:multiLevelType w:val="hybridMultilevel"/>
    <w:tmpl w:val="402E75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23836"/>
    <w:rsid w:val="0015164B"/>
    <w:rsid w:val="00162F76"/>
    <w:rsid w:val="0017080B"/>
    <w:rsid w:val="00171C08"/>
    <w:rsid w:val="001C10BC"/>
    <w:rsid w:val="00235DCF"/>
    <w:rsid w:val="00247D1D"/>
    <w:rsid w:val="00252D2D"/>
    <w:rsid w:val="00281EB3"/>
    <w:rsid w:val="002C5485"/>
    <w:rsid w:val="00325C01"/>
    <w:rsid w:val="00375125"/>
    <w:rsid w:val="003B7C73"/>
    <w:rsid w:val="003C040B"/>
    <w:rsid w:val="003D1D48"/>
    <w:rsid w:val="00441154"/>
    <w:rsid w:val="004513CC"/>
    <w:rsid w:val="004564A0"/>
    <w:rsid w:val="004A2DD4"/>
    <w:rsid w:val="004A5BF8"/>
    <w:rsid w:val="004B0AD8"/>
    <w:rsid w:val="004F740A"/>
    <w:rsid w:val="00532F4C"/>
    <w:rsid w:val="00543182"/>
    <w:rsid w:val="005667E7"/>
    <w:rsid w:val="005D4579"/>
    <w:rsid w:val="0061039C"/>
    <w:rsid w:val="00616AD1"/>
    <w:rsid w:val="0062633A"/>
    <w:rsid w:val="00633469"/>
    <w:rsid w:val="006347FB"/>
    <w:rsid w:val="006515B1"/>
    <w:rsid w:val="006516F6"/>
    <w:rsid w:val="00660F82"/>
    <w:rsid w:val="00666590"/>
    <w:rsid w:val="00684206"/>
    <w:rsid w:val="00686B67"/>
    <w:rsid w:val="00692846"/>
    <w:rsid w:val="006A5003"/>
    <w:rsid w:val="006B6A6F"/>
    <w:rsid w:val="007269D6"/>
    <w:rsid w:val="0078070A"/>
    <w:rsid w:val="007A0E40"/>
    <w:rsid w:val="008821F5"/>
    <w:rsid w:val="00884D9B"/>
    <w:rsid w:val="008B37F3"/>
    <w:rsid w:val="008D046A"/>
    <w:rsid w:val="00947E9C"/>
    <w:rsid w:val="009C77DA"/>
    <w:rsid w:val="00A90FB6"/>
    <w:rsid w:val="00AF3F3F"/>
    <w:rsid w:val="00B20963"/>
    <w:rsid w:val="00B55F48"/>
    <w:rsid w:val="00BC4EBC"/>
    <w:rsid w:val="00BD446E"/>
    <w:rsid w:val="00BE7F79"/>
    <w:rsid w:val="00C23911"/>
    <w:rsid w:val="00C406C6"/>
    <w:rsid w:val="00CA6778"/>
    <w:rsid w:val="00CA68AF"/>
    <w:rsid w:val="00CB64C5"/>
    <w:rsid w:val="00D31900"/>
    <w:rsid w:val="00D37B5F"/>
    <w:rsid w:val="00D61F1F"/>
    <w:rsid w:val="00DA3077"/>
    <w:rsid w:val="00E14770"/>
    <w:rsid w:val="00E4402E"/>
    <w:rsid w:val="00E55129"/>
    <w:rsid w:val="00E616F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62F7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F76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325C01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E5322-D23F-4459-BAFD-0AE9796F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51</TotalTime>
  <Pages>3</Pages>
  <Words>98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dcterms:created xsi:type="dcterms:W3CDTF">2013-01-13T08:03:00Z</dcterms:created>
  <dcterms:modified xsi:type="dcterms:W3CDTF">2013-02-13T21:27:00Z</dcterms:modified>
</cp:coreProperties>
</file>