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4755D05B" wp14:editId="42270ED9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6826" w:rsidRPr="0053682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Aplikační software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25E98" w:rsidRDefault="00060689" w:rsidP="002D1F95">
      <w:pPr>
        <w:spacing w:line="276" w:lineRule="auto"/>
      </w:pPr>
      <w:r>
        <w:rPr>
          <w:noProof/>
          <w:lang w:eastAsia="cs-CZ"/>
        </w:rPr>
        <w:lastRenderedPageBreak/>
        <w:drawing>
          <wp:inline distT="0" distB="0" distL="0" distR="0" wp14:anchorId="111F69F7" wp14:editId="62982BF5">
            <wp:extent cx="5972810" cy="3994785"/>
            <wp:effectExtent l="0" t="0" r="8890" b="571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99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689" w:rsidRDefault="00060689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4B45DD67" wp14:editId="4AD648EA">
            <wp:extent cx="5972810" cy="501650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689" w:rsidRDefault="00060689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15616E5E" wp14:editId="7A44D37D">
            <wp:extent cx="5972810" cy="504190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689" w:rsidRDefault="00060689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0672D084" wp14:editId="42DE06BD">
            <wp:extent cx="5972810" cy="717550"/>
            <wp:effectExtent l="0" t="0" r="8890" b="635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689" w:rsidRDefault="00060689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1758C59C" wp14:editId="4F87A2C7">
            <wp:extent cx="5972810" cy="825500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689" w:rsidRDefault="00060689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2BB984C2" wp14:editId="6CFB6D2A">
            <wp:extent cx="5972810" cy="4065905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06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689" w:rsidRDefault="00F87ECB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266099C5" wp14:editId="357FADD8">
            <wp:extent cx="5972810" cy="4067810"/>
            <wp:effectExtent l="0" t="0" r="8890" b="889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06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ECB" w:rsidRPr="00BB3276" w:rsidRDefault="00F87ECB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2F08E391" wp14:editId="56CA8816">
            <wp:extent cx="5972810" cy="4064000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0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87ECB" w:rsidRPr="00BB3276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60689"/>
    <w:rsid w:val="00084AD2"/>
    <w:rsid w:val="0015164B"/>
    <w:rsid w:val="0017080B"/>
    <w:rsid w:val="00235DCF"/>
    <w:rsid w:val="00247D1D"/>
    <w:rsid w:val="00252D2D"/>
    <w:rsid w:val="00281EB3"/>
    <w:rsid w:val="002C0DF3"/>
    <w:rsid w:val="002D1F95"/>
    <w:rsid w:val="00375125"/>
    <w:rsid w:val="003C040B"/>
    <w:rsid w:val="003D1D48"/>
    <w:rsid w:val="00441154"/>
    <w:rsid w:val="004513CC"/>
    <w:rsid w:val="004B0AD8"/>
    <w:rsid w:val="00536826"/>
    <w:rsid w:val="005D4579"/>
    <w:rsid w:val="005E4D20"/>
    <w:rsid w:val="00625E98"/>
    <w:rsid w:val="006347FB"/>
    <w:rsid w:val="006515B1"/>
    <w:rsid w:val="006516F6"/>
    <w:rsid w:val="00666590"/>
    <w:rsid w:val="00684206"/>
    <w:rsid w:val="007269D6"/>
    <w:rsid w:val="00931A79"/>
    <w:rsid w:val="00947E9C"/>
    <w:rsid w:val="009C77DA"/>
    <w:rsid w:val="00B3026D"/>
    <w:rsid w:val="00BB3276"/>
    <w:rsid w:val="00BD446E"/>
    <w:rsid w:val="00CA6778"/>
    <w:rsid w:val="00CA68AF"/>
    <w:rsid w:val="00F23263"/>
    <w:rsid w:val="00F8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15</TotalTime>
  <Pages>5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6</cp:revision>
  <dcterms:created xsi:type="dcterms:W3CDTF">2013-03-01T08:50:00Z</dcterms:created>
  <dcterms:modified xsi:type="dcterms:W3CDTF">2014-03-27T12:43:00Z</dcterms:modified>
</cp:coreProperties>
</file>