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450B">
        <w:rPr>
          <w:rFonts w:ascii="Comic Sans MS" w:hAnsi="Comic Sans MS" w:cs="Comic Sans MS"/>
          <w:b/>
          <w:bCs/>
          <w:color w:val="024595"/>
          <w:sz w:val="54"/>
          <w:szCs w:val="54"/>
        </w:rPr>
        <w:t>Autorská práva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5E4D20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řešení</w:t>
      </w:r>
    </w:p>
    <w:p w:rsidR="005E4D20" w:rsidRPr="0099218A" w:rsidRDefault="005D4579" w:rsidP="005E4D20">
      <w:pPr>
        <w:rPr>
          <w:b/>
          <w:sz w:val="28"/>
          <w:szCs w:val="28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0331D0" w:rsidRDefault="00F752C0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167B23E1" wp14:editId="43307843">
            <wp:extent cx="5972810" cy="1699895"/>
            <wp:effectExtent l="0" t="0" r="889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699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52C0" w:rsidRDefault="00F752C0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3235ABD4" wp14:editId="4EF4FC87">
            <wp:extent cx="5972810" cy="494030"/>
            <wp:effectExtent l="0" t="0" r="8890" b="127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9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52C0" w:rsidRDefault="00F752C0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308C6B3A" wp14:editId="60901B9E">
            <wp:extent cx="5972810" cy="504825"/>
            <wp:effectExtent l="0" t="0" r="8890" b="952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52C0" w:rsidRDefault="00F752C0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653E2752" wp14:editId="22A60C95">
            <wp:extent cx="5972810" cy="454660"/>
            <wp:effectExtent l="0" t="0" r="8890" b="254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54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52C0" w:rsidRDefault="00F752C0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6DDE2300" wp14:editId="37C40A74">
            <wp:extent cx="5972810" cy="628015"/>
            <wp:effectExtent l="0" t="0" r="8890" b="635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628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6682" w:rsidRDefault="009A6682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665C7250" wp14:editId="3967CF77">
            <wp:extent cx="5972810" cy="509905"/>
            <wp:effectExtent l="0" t="0" r="8890" b="4445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09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6682" w:rsidRDefault="009A6682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20352850" wp14:editId="028550CF">
            <wp:extent cx="5972810" cy="904240"/>
            <wp:effectExtent l="0" t="0" r="889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904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6682" w:rsidRDefault="009A6682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2CD16E44" wp14:editId="2BF16BCE">
            <wp:extent cx="5972810" cy="845820"/>
            <wp:effectExtent l="0" t="0" r="8890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845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6682" w:rsidRDefault="009A6682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5EE6346E" wp14:editId="26BD2E2F">
            <wp:extent cx="5972810" cy="834390"/>
            <wp:effectExtent l="0" t="0" r="8890" b="381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834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6682" w:rsidRPr="00E55C5E" w:rsidRDefault="009A6682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66FF3CA6" wp14:editId="4D125162">
            <wp:extent cx="5972810" cy="853440"/>
            <wp:effectExtent l="0" t="0" r="8890" b="3810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85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A6682" w:rsidRPr="00E55C5E" w:rsidSect="00084AD2">
      <w:footerReference w:type="default" r:id="rId1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A79" w:rsidRDefault="00931A79" w:rsidP="00CA6778">
      <w:pPr>
        <w:spacing w:before="0" w:after="0"/>
      </w:pPr>
      <w:r>
        <w:separator/>
      </w:r>
    </w:p>
  </w:endnote>
  <w:endnote w:type="continuationSeparator" w:id="0">
    <w:p w:rsidR="00931A79" w:rsidRDefault="00931A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A79" w:rsidRDefault="00931A79" w:rsidP="00CA6778">
      <w:pPr>
        <w:spacing w:before="0" w:after="0"/>
      </w:pPr>
      <w:r>
        <w:separator/>
      </w:r>
    </w:p>
  </w:footnote>
  <w:footnote w:type="continuationSeparator" w:id="0">
    <w:p w:rsidR="00931A79" w:rsidRDefault="00931A7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25644"/>
    <w:rsid w:val="000331D0"/>
    <w:rsid w:val="00084AD2"/>
    <w:rsid w:val="0015164B"/>
    <w:rsid w:val="0017080B"/>
    <w:rsid w:val="0023450B"/>
    <w:rsid w:val="00235DCF"/>
    <w:rsid w:val="00247D1D"/>
    <w:rsid w:val="00252D2D"/>
    <w:rsid w:val="00281EB3"/>
    <w:rsid w:val="002C0DF3"/>
    <w:rsid w:val="00375125"/>
    <w:rsid w:val="003C040B"/>
    <w:rsid w:val="003D1D48"/>
    <w:rsid w:val="00441154"/>
    <w:rsid w:val="004513CC"/>
    <w:rsid w:val="004B0AD8"/>
    <w:rsid w:val="005D4579"/>
    <w:rsid w:val="005E4D20"/>
    <w:rsid w:val="006347FB"/>
    <w:rsid w:val="006515B1"/>
    <w:rsid w:val="006516F6"/>
    <w:rsid w:val="00666590"/>
    <w:rsid w:val="00684206"/>
    <w:rsid w:val="00710C7C"/>
    <w:rsid w:val="007269D6"/>
    <w:rsid w:val="00931A79"/>
    <w:rsid w:val="00947E9C"/>
    <w:rsid w:val="009A6682"/>
    <w:rsid w:val="009C77DA"/>
    <w:rsid w:val="00B11BDD"/>
    <w:rsid w:val="00B3026D"/>
    <w:rsid w:val="00BD446E"/>
    <w:rsid w:val="00CA6778"/>
    <w:rsid w:val="00CA68AF"/>
    <w:rsid w:val="00E55C5E"/>
    <w:rsid w:val="00F23263"/>
    <w:rsid w:val="00F75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14</TotalTime>
  <Pages>3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skopjiri</cp:lastModifiedBy>
  <cp:revision>9</cp:revision>
  <dcterms:created xsi:type="dcterms:W3CDTF">2013-03-01T08:47:00Z</dcterms:created>
  <dcterms:modified xsi:type="dcterms:W3CDTF">2014-03-28T07:52:00Z</dcterms:modified>
</cp:coreProperties>
</file>