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7357">
        <w:rPr>
          <w:rFonts w:ascii="Comic Sans MS" w:hAnsi="Comic Sans MS" w:cs="Comic Sans MS"/>
          <w:b/>
          <w:bCs/>
          <w:color w:val="024595"/>
          <w:sz w:val="54"/>
          <w:szCs w:val="54"/>
        </w:rPr>
        <w:t>Datová média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331D0" w:rsidRDefault="002E2C9C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2FECD334" wp14:editId="5C387246">
            <wp:extent cx="5972810" cy="1273175"/>
            <wp:effectExtent l="0" t="0" r="8890" b="317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C9C" w:rsidRDefault="002E2C9C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4149AD4" wp14:editId="67B168A1">
            <wp:extent cx="5972810" cy="1308735"/>
            <wp:effectExtent l="0" t="0" r="8890" b="571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0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C9C" w:rsidRDefault="002E2C9C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EBDCC2D" wp14:editId="0BFFEC0E">
            <wp:extent cx="5972810" cy="1651635"/>
            <wp:effectExtent l="0" t="0" r="8890" b="571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C9C" w:rsidRDefault="002E2C9C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01E6274" wp14:editId="54C35118">
            <wp:extent cx="5972810" cy="1656080"/>
            <wp:effectExtent l="0" t="0" r="8890" b="127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C9C" w:rsidRDefault="002E2C9C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0F0A05AF" wp14:editId="02D079F8">
            <wp:extent cx="5972810" cy="1649095"/>
            <wp:effectExtent l="0" t="0" r="8890" b="825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C9C" w:rsidRDefault="002E2C9C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019C610" wp14:editId="125B4873">
            <wp:extent cx="5972810" cy="474980"/>
            <wp:effectExtent l="0" t="0" r="8890" b="127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C9C" w:rsidRDefault="008B0FC8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F08345E" wp14:editId="7D242112">
            <wp:extent cx="5972810" cy="48133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FC8" w:rsidRPr="00E55C5E" w:rsidRDefault="008B0FC8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6227B34" wp14:editId="78B667CC">
            <wp:extent cx="5972810" cy="48260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0FC8" w:rsidRPr="00E55C5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331D0"/>
    <w:rsid w:val="00084AD2"/>
    <w:rsid w:val="0015164B"/>
    <w:rsid w:val="0017080B"/>
    <w:rsid w:val="00235DCF"/>
    <w:rsid w:val="00247D1D"/>
    <w:rsid w:val="00252D2D"/>
    <w:rsid w:val="00281EB3"/>
    <w:rsid w:val="002C0DF3"/>
    <w:rsid w:val="002E2C9C"/>
    <w:rsid w:val="00375125"/>
    <w:rsid w:val="003A7357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10C7C"/>
    <w:rsid w:val="007269D6"/>
    <w:rsid w:val="008B0FC8"/>
    <w:rsid w:val="00931A79"/>
    <w:rsid w:val="00947E9C"/>
    <w:rsid w:val="009C77DA"/>
    <w:rsid w:val="00B11BDD"/>
    <w:rsid w:val="00B3026D"/>
    <w:rsid w:val="00BD446E"/>
    <w:rsid w:val="00CA6778"/>
    <w:rsid w:val="00CA68AF"/>
    <w:rsid w:val="00E55C5E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22</TotalTime>
  <Pages>3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8</cp:revision>
  <dcterms:created xsi:type="dcterms:W3CDTF">2013-03-01T08:47:00Z</dcterms:created>
  <dcterms:modified xsi:type="dcterms:W3CDTF">2014-03-21T06:38:00Z</dcterms:modified>
</cp:coreProperties>
</file>