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484DFD70" wp14:editId="73009929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8AE">
        <w:rPr>
          <w:rFonts w:ascii="Comic Sans MS" w:hAnsi="Comic Sans MS" w:cs="Comic Sans MS"/>
          <w:b/>
          <w:bCs/>
          <w:color w:val="024595"/>
          <w:sz w:val="54"/>
          <w:szCs w:val="54"/>
        </w:rPr>
        <w:t>Datová média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25E98" w:rsidRDefault="00376326" w:rsidP="002D1F95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 wp14:anchorId="1C992613" wp14:editId="3EF858F8">
            <wp:extent cx="5972810" cy="131762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1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326" w:rsidRDefault="00376326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7AE29908" wp14:editId="0F5F733C">
            <wp:extent cx="5972810" cy="1303020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326" w:rsidRDefault="00376326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0FE286F3" wp14:editId="200EAAC0">
            <wp:extent cx="5972810" cy="1617980"/>
            <wp:effectExtent l="0" t="0" r="8890" b="127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1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326" w:rsidRDefault="00376326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5EC0F35F" wp14:editId="2FF8666C">
            <wp:extent cx="5972810" cy="1678940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7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326" w:rsidRDefault="00376326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1E96BE0B" wp14:editId="1C75C799">
            <wp:extent cx="5972810" cy="1681480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326" w:rsidRDefault="00376326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44B5BC3B" wp14:editId="49E716C8">
            <wp:extent cx="5972810" cy="491490"/>
            <wp:effectExtent l="0" t="0" r="8890" b="381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6326" w:rsidRDefault="00376326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0239E485" wp14:editId="3BF10E5F">
            <wp:extent cx="5972810" cy="478155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04E9" w:rsidRPr="00BB3276" w:rsidRDefault="00A604E9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6E189DC4" wp14:editId="18F49C6F">
            <wp:extent cx="5972810" cy="480060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604E9" w:rsidRPr="00BB3276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15164B"/>
    <w:rsid w:val="0017080B"/>
    <w:rsid w:val="00235DCF"/>
    <w:rsid w:val="00247D1D"/>
    <w:rsid w:val="00252D2D"/>
    <w:rsid w:val="00281EB3"/>
    <w:rsid w:val="002C0DF3"/>
    <w:rsid w:val="002D1F95"/>
    <w:rsid w:val="002E78AE"/>
    <w:rsid w:val="00375125"/>
    <w:rsid w:val="00376326"/>
    <w:rsid w:val="003C040B"/>
    <w:rsid w:val="003D1D48"/>
    <w:rsid w:val="00441154"/>
    <w:rsid w:val="004513CC"/>
    <w:rsid w:val="004B0AD8"/>
    <w:rsid w:val="005D4579"/>
    <w:rsid w:val="005E4D20"/>
    <w:rsid w:val="00625E98"/>
    <w:rsid w:val="006347FB"/>
    <w:rsid w:val="006515B1"/>
    <w:rsid w:val="006516F6"/>
    <w:rsid w:val="00666590"/>
    <w:rsid w:val="00684206"/>
    <w:rsid w:val="007269D6"/>
    <w:rsid w:val="00931A79"/>
    <w:rsid w:val="00947E9C"/>
    <w:rsid w:val="009C77DA"/>
    <w:rsid w:val="00A604E9"/>
    <w:rsid w:val="00B3026D"/>
    <w:rsid w:val="00BB3276"/>
    <w:rsid w:val="00BD446E"/>
    <w:rsid w:val="00CA6778"/>
    <w:rsid w:val="00CA68AF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13</TotalTime>
  <Pages>3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6</cp:revision>
  <dcterms:created xsi:type="dcterms:W3CDTF">2013-03-01T08:50:00Z</dcterms:created>
  <dcterms:modified xsi:type="dcterms:W3CDTF">2014-03-21T06:39:00Z</dcterms:modified>
</cp:coreProperties>
</file>