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C37">
        <w:rPr>
          <w:rFonts w:ascii="Comic Sans MS" w:hAnsi="Comic Sans MS" w:cs="Comic Sans MS"/>
          <w:b/>
          <w:bCs/>
          <w:color w:val="024595"/>
          <w:sz w:val="54"/>
          <w:szCs w:val="54"/>
        </w:rPr>
        <w:t>Harddisk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9E0F4B" w:rsidRPr="00D92DAF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24"/>
          <w:szCs w:val="2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A05571" w:rsidRDefault="00D80A0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144274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4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08" w:rsidRDefault="00D80A0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446603"/>
            <wp:effectExtent l="19050" t="0" r="0" b="0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4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08" w:rsidRDefault="00D80A0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444636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44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08" w:rsidRDefault="00D80A0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606448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606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08" w:rsidRDefault="00D80A0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552512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52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08" w:rsidRDefault="00D80A0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538120"/>
            <wp:effectExtent l="1905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3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08" w:rsidRDefault="00D80A0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869500"/>
            <wp:effectExtent l="1905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08" w:rsidRDefault="00D80A0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886288"/>
            <wp:effectExtent l="1905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86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A08" w:rsidRPr="008F1323" w:rsidRDefault="00D80A0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sectPr w:rsidR="00D80A08" w:rsidRPr="008F1323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F5E" w:rsidRDefault="00313F5E" w:rsidP="00CA6778">
      <w:pPr>
        <w:spacing w:before="0" w:after="0"/>
      </w:pPr>
      <w:r>
        <w:separator/>
      </w:r>
    </w:p>
  </w:endnote>
  <w:endnote w:type="continuationSeparator" w:id="0">
    <w:p w:rsidR="00313F5E" w:rsidRDefault="00313F5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F5E" w:rsidRDefault="00313F5E" w:rsidP="00CA6778">
      <w:pPr>
        <w:spacing w:before="0" w:after="0"/>
      </w:pPr>
      <w:r>
        <w:separator/>
      </w:r>
    </w:p>
  </w:footnote>
  <w:footnote w:type="continuationSeparator" w:id="0">
    <w:p w:rsidR="00313F5E" w:rsidRDefault="00313F5E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F2237"/>
    <w:rsid w:val="00103C50"/>
    <w:rsid w:val="0015164B"/>
    <w:rsid w:val="0017080B"/>
    <w:rsid w:val="001709A2"/>
    <w:rsid w:val="001771EE"/>
    <w:rsid w:val="001C12F1"/>
    <w:rsid w:val="001F5DCD"/>
    <w:rsid w:val="00214161"/>
    <w:rsid w:val="00235DCF"/>
    <w:rsid w:val="00247D1D"/>
    <w:rsid w:val="00252D2D"/>
    <w:rsid w:val="00281EB3"/>
    <w:rsid w:val="002C0DF3"/>
    <w:rsid w:val="002C4513"/>
    <w:rsid w:val="00312AA9"/>
    <w:rsid w:val="00313F5E"/>
    <w:rsid w:val="003442FB"/>
    <w:rsid w:val="00351688"/>
    <w:rsid w:val="00375125"/>
    <w:rsid w:val="003C040B"/>
    <w:rsid w:val="003C6931"/>
    <w:rsid w:val="003D1D48"/>
    <w:rsid w:val="00406912"/>
    <w:rsid w:val="00436B35"/>
    <w:rsid w:val="00441154"/>
    <w:rsid w:val="004513CC"/>
    <w:rsid w:val="0048438C"/>
    <w:rsid w:val="00485CD9"/>
    <w:rsid w:val="004B0AD8"/>
    <w:rsid w:val="004B536C"/>
    <w:rsid w:val="004F2444"/>
    <w:rsid w:val="0053631E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2333D"/>
    <w:rsid w:val="007269D6"/>
    <w:rsid w:val="00792A71"/>
    <w:rsid w:val="007B2292"/>
    <w:rsid w:val="008A0158"/>
    <w:rsid w:val="008A5570"/>
    <w:rsid w:val="008D700E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05571"/>
    <w:rsid w:val="00A63D73"/>
    <w:rsid w:val="00AD3106"/>
    <w:rsid w:val="00AF0C37"/>
    <w:rsid w:val="00B3026D"/>
    <w:rsid w:val="00B679B7"/>
    <w:rsid w:val="00B8408B"/>
    <w:rsid w:val="00BB2520"/>
    <w:rsid w:val="00BD446E"/>
    <w:rsid w:val="00C96E3D"/>
    <w:rsid w:val="00CA175C"/>
    <w:rsid w:val="00CA6778"/>
    <w:rsid w:val="00CA68AF"/>
    <w:rsid w:val="00D54942"/>
    <w:rsid w:val="00D65E18"/>
    <w:rsid w:val="00D80A08"/>
    <w:rsid w:val="00D92DAF"/>
    <w:rsid w:val="00E0553F"/>
    <w:rsid w:val="00E069E7"/>
    <w:rsid w:val="00E11CFC"/>
    <w:rsid w:val="00E81B49"/>
    <w:rsid w:val="00EC456A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104</TotalTime>
  <Pages>3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17</cp:revision>
  <dcterms:created xsi:type="dcterms:W3CDTF">2013-12-29T17:14:00Z</dcterms:created>
  <dcterms:modified xsi:type="dcterms:W3CDTF">2014-01-02T18:04:00Z</dcterms:modified>
</cp:coreProperties>
</file>