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CFC" w:rsidRPr="00E11CF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Historie výpočetní techniky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8F6936" w:rsidP="005E4D20">
      <w:r>
        <w:rPr>
          <w:noProof/>
          <w:lang w:eastAsia="cs-CZ"/>
        </w:rPr>
        <w:lastRenderedPageBreak/>
        <w:drawing>
          <wp:inline distT="0" distB="0" distL="0" distR="0">
            <wp:extent cx="6120130" cy="3078539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7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936" w:rsidRDefault="008F6936" w:rsidP="005E4D20">
      <w:r>
        <w:rPr>
          <w:noProof/>
          <w:lang w:eastAsia="cs-CZ"/>
        </w:rPr>
        <w:drawing>
          <wp:inline distT="0" distB="0" distL="0" distR="0">
            <wp:extent cx="6120130" cy="1323259"/>
            <wp:effectExtent l="19050" t="0" r="0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3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579" w:rsidRPr="008F6936" w:rsidRDefault="008F6936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color w:val="024595"/>
          <w:sz w:val="20"/>
          <w:szCs w:val="20"/>
          <w:lang w:eastAsia="cs-CZ"/>
        </w:rPr>
        <w:drawing>
          <wp:inline distT="0" distB="0" distL="0" distR="0">
            <wp:extent cx="6120130" cy="1320979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936" w:rsidRPr="008F6936" w:rsidRDefault="008F6936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color w:val="024595"/>
          <w:sz w:val="20"/>
          <w:szCs w:val="20"/>
          <w:lang w:eastAsia="cs-CZ"/>
        </w:rPr>
        <w:drawing>
          <wp:inline distT="0" distB="0" distL="0" distR="0">
            <wp:extent cx="6120130" cy="1311264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1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936" w:rsidRDefault="008F6936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:rsidR="008F6936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1286285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8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AA9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284959"/>
            <wp:effectExtent l="19050" t="0" r="0" b="0"/>
            <wp:docPr id="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8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AA9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03997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3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AA9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11326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1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AA9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788511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88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AA9" w:rsidRDefault="00312AA9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:rsidR="00312AA9" w:rsidRPr="008F6936" w:rsidRDefault="0085066F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377571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akus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2AA9" w:rsidRPr="008F693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A79"/>
    <w:rsid w:val="00025644"/>
    <w:rsid w:val="00084AD2"/>
    <w:rsid w:val="0015164B"/>
    <w:rsid w:val="0017080B"/>
    <w:rsid w:val="001C12F1"/>
    <w:rsid w:val="00235DCF"/>
    <w:rsid w:val="00247D1D"/>
    <w:rsid w:val="00252D2D"/>
    <w:rsid w:val="00281EB3"/>
    <w:rsid w:val="002C0DF3"/>
    <w:rsid w:val="00312AA9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85066F"/>
    <w:rsid w:val="008F6936"/>
    <w:rsid w:val="00931A79"/>
    <w:rsid w:val="00947A96"/>
    <w:rsid w:val="00947E9C"/>
    <w:rsid w:val="009C77DA"/>
    <w:rsid w:val="00B3026D"/>
    <w:rsid w:val="00BD446E"/>
    <w:rsid w:val="00CA6778"/>
    <w:rsid w:val="00CA68AF"/>
    <w:rsid w:val="00E11CFC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25</TotalTime>
  <Pages>4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2013-12-02T09:09:00Z</dcterms:created>
  <dcterms:modified xsi:type="dcterms:W3CDTF">2014-01-07T12:08:00Z</dcterms:modified>
</cp:coreProperties>
</file>