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2200B93" wp14:editId="1268DC0C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9FB" w:rsidRPr="008E59F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Operační paměť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71912" w:rsidRDefault="008E59FB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A0C222D" wp14:editId="2899958E">
            <wp:extent cx="5972810" cy="135699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5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9FB" w:rsidRDefault="008E59FB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5A2428F" wp14:editId="0472F043">
            <wp:extent cx="5972810" cy="1350010"/>
            <wp:effectExtent l="0" t="0" r="8890" b="254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9FB" w:rsidRDefault="00206EC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CC76698" wp14:editId="69CDCC3D">
            <wp:extent cx="5972810" cy="48450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EC8" w:rsidRDefault="00206EC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71189AD" wp14:editId="4DE48788">
            <wp:extent cx="5972810" cy="490220"/>
            <wp:effectExtent l="0" t="0" r="8890" b="508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EC8" w:rsidRDefault="00206EC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B82249F" wp14:editId="14443D63">
            <wp:extent cx="5972810" cy="481965"/>
            <wp:effectExtent l="0" t="0" r="889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EC8" w:rsidRDefault="00206EC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BA319C3" wp14:editId="67B0590D">
            <wp:extent cx="5972810" cy="843280"/>
            <wp:effectExtent l="0" t="0" r="889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EC8" w:rsidRDefault="00206EC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EC01ED7" wp14:editId="3877EF7B">
            <wp:extent cx="5972810" cy="810260"/>
            <wp:effectExtent l="0" t="0" r="8890" b="889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EC8" w:rsidRPr="007041EE" w:rsidRDefault="00206EC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9B855EB" wp14:editId="455EBC85">
            <wp:extent cx="5972810" cy="830580"/>
            <wp:effectExtent l="0" t="0" r="8890" b="762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06EC8" w:rsidRPr="007041E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C7" w:rsidRDefault="005F30C7" w:rsidP="00CA6778">
      <w:pPr>
        <w:spacing w:before="0" w:after="0"/>
      </w:pPr>
      <w:r>
        <w:separator/>
      </w:r>
    </w:p>
  </w:endnote>
  <w:endnote w:type="continuationSeparator" w:id="0">
    <w:p w:rsidR="005F30C7" w:rsidRDefault="005F30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C7" w:rsidRDefault="005F30C7" w:rsidP="00CA6778">
      <w:pPr>
        <w:spacing w:before="0" w:after="0"/>
      </w:pPr>
      <w:r>
        <w:separator/>
      </w:r>
    </w:p>
  </w:footnote>
  <w:footnote w:type="continuationSeparator" w:id="0">
    <w:p w:rsidR="005F30C7" w:rsidRDefault="005F30C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06EC8"/>
    <w:rsid w:val="00214161"/>
    <w:rsid w:val="00235DCF"/>
    <w:rsid w:val="00247D1D"/>
    <w:rsid w:val="00252D2D"/>
    <w:rsid w:val="00281EB3"/>
    <w:rsid w:val="002C0DF3"/>
    <w:rsid w:val="00312AA9"/>
    <w:rsid w:val="003220EA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D2E8A"/>
    <w:rsid w:val="00540DE7"/>
    <w:rsid w:val="005D4579"/>
    <w:rsid w:val="005E4D20"/>
    <w:rsid w:val="005F30C7"/>
    <w:rsid w:val="006111DA"/>
    <w:rsid w:val="006347FB"/>
    <w:rsid w:val="006515B1"/>
    <w:rsid w:val="006516F6"/>
    <w:rsid w:val="00666590"/>
    <w:rsid w:val="00684206"/>
    <w:rsid w:val="006A2E8F"/>
    <w:rsid w:val="006C1058"/>
    <w:rsid w:val="006C30FA"/>
    <w:rsid w:val="006F4014"/>
    <w:rsid w:val="007041EE"/>
    <w:rsid w:val="0072333D"/>
    <w:rsid w:val="007269D6"/>
    <w:rsid w:val="00730E08"/>
    <w:rsid w:val="007B2292"/>
    <w:rsid w:val="008E59FB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B3026D"/>
    <w:rsid w:val="00B679B7"/>
    <w:rsid w:val="00B71912"/>
    <w:rsid w:val="00B8408B"/>
    <w:rsid w:val="00BB2520"/>
    <w:rsid w:val="00BD446E"/>
    <w:rsid w:val="00CA6778"/>
    <w:rsid w:val="00CA68AF"/>
    <w:rsid w:val="00CD5D17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6</Words>
  <Characters>42</Characters>
  <Application>Microsoft Office Word</Application>
  <DocSecurity>4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2</cp:revision>
  <dcterms:created xsi:type="dcterms:W3CDTF">2014-02-07T06:58:00Z</dcterms:created>
  <dcterms:modified xsi:type="dcterms:W3CDTF">2014-02-07T06:58:00Z</dcterms:modified>
</cp:coreProperties>
</file>