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6378337E" wp14:editId="155C5413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29" w:rsidRPr="0052052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Operační paměť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20529" w:rsidRDefault="0052052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52C476B4" wp14:editId="6BEB981F">
            <wp:extent cx="5972810" cy="137223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529" w:rsidRDefault="0052052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60398B3" wp14:editId="1FBD4493">
            <wp:extent cx="5972810" cy="1374775"/>
            <wp:effectExtent l="0" t="0" r="889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7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529" w:rsidRDefault="0052052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38D90E8" wp14:editId="18355F31">
            <wp:extent cx="5972810" cy="511175"/>
            <wp:effectExtent l="0" t="0" r="8890" b="3175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1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529" w:rsidRDefault="0052052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0351426" wp14:editId="17FAFC9D">
            <wp:extent cx="5972810" cy="504825"/>
            <wp:effectExtent l="0" t="0" r="8890" b="952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529" w:rsidRDefault="0052052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3BE47693" wp14:editId="2F28FA95">
            <wp:extent cx="5972810" cy="509270"/>
            <wp:effectExtent l="0" t="0" r="8890" b="508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529" w:rsidRDefault="00520529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DB08450" wp14:editId="2251A9A8">
            <wp:extent cx="5972810" cy="859155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529" w:rsidRDefault="00C23E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544BC6EA" wp14:editId="7DD71811">
            <wp:extent cx="5972810" cy="848360"/>
            <wp:effectExtent l="0" t="0" r="8890" b="889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E53" w:rsidRPr="008F1323" w:rsidRDefault="00C23E53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5FB2202" wp14:editId="26B566DB">
            <wp:extent cx="5972810" cy="823595"/>
            <wp:effectExtent l="0" t="0" r="889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2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3E53" w:rsidRPr="008F1323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5D4" w:rsidRDefault="00C065D4" w:rsidP="00CA6778">
      <w:pPr>
        <w:spacing w:before="0" w:after="0"/>
      </w:pPr>
      <w:r>
        <w:separator/>
      </w:r>
    </w:p>
  </w:endnote>
  <w:endnote w:type="continuationSeparator" w:id="0">
    <w:p w:rsidR="00C065D4" w:rsidRDefault="00C065D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5D4" w:rsidRDefault="00C065D4" w:rsidP="00CA6778">
      <w:pPr>
        <w:spacing w:before="0" w:after="0"/>
      </w:pPr>
      <w:r>
        <w:separator/>
      </w:r>
    </w:p>
  </w:footnote>
  <w:footnote w:type="continuationSeparator" w:id="0">
    <w:p w:rsidR="00C065D4" w:rsidRDefault="00C065D4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520529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C065D4"/>
    <w:rsid w:val="00C23E53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6</Words>
  <Characters>42</Characters>
  <Application>Microsoft Office Word</Application>
  <DocSecurity>4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2</cp:revision>
  <dcterms:created xsi:type="dcterms:W3CDTF">2014-02-07T06:38:00Z</dcterms:created>
  <dcterms:modified xsi:type="dcterms:W3CDTF">2014-02-07T06:38:00Z</dcterms:modified>
</cp:coreProperties>
</file>