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2200B93" wp14:editId="1268DC0C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4056">
        <w:rPr>
          <w:rFonts w:ascii="Comic Sans MS" w:hAnsi="Comic Sans MS" w:cs="Comic Sans MS"/>
          <w:b/>
          <w:bCs/>
          <w:color w:val="024595"/>
          <w:sz w:val="54"/>
          <w:szCs w:val="54"/>
        </w:rPr>
        <w:t>Přídavné karty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47411" w:rsidRDefault="00E46B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20086177" wp14:editId="71C23B9E">
            <wp:extent cx="5972810" cy="97472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7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B79" w:rsidRDefault="00E46B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7105416" wp14:editId="38277C35">
            <wp:extent cx="5972810" cy="1282700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B79" w:rsidRDefault="00E46B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9B2B147" wp14:editId="508A0BB5">
            <wp:extent cx="5972810" cy="1787525"/>
            <wp:effectExtent l="0" t="0" r="8890" b="317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B79" w:rsidRDefault="00E46B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2D894E9" wp14:editId="514E5A9A">
            <wp:extent cx="5972810" cy="128397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8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B79" w:rsidRDefault="00E46B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1068D85" wp14:editId="6B45C6AF">
            <wp:extent cx="5972810" cy="1634490"/>
            <wp:effectExtent l="0" t="0" r="8890" b="381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3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B79" w:rsidRDefault="00E46B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6EE6362A" wp14:editId="6D1FBD3E">
            <wp:extent cx="5972810" cy="591820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B79" w:rsidRDefault="00E46B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45F0A20" wp14:editId="17C755DC">
            <wp:extent cx="5972810" cy="466725"/>
            <wp:effectExtent l="0" t="0" r="8890" b="952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B79" w:rsidRPr="007041EE" w:rsidRDefault="00E46B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536033F" wp14:editId="54DDDDB6">
            <wp:extent cx="5972810" cy="78105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46B79" w:rsidRPr="007041E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0C7" w:rsidRDefault="005F30C7" w:rsidP="00CA6778">
      <w:pPr>
        <w:spacing w:before="0" w:after="0"/>
      </w:pPr>
      <w:r>
        <w:separator/>
      </w:r>
    </w:p>
  </w:endnote>
  <w:endnote w:type="continuationSeparator" w:id="0">
    <w:p w:rsidR="005F30C7" w:rsidRDefault="005F30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0C7" w:rsidRDefault="005F30C7" w:rsidP="00CA6778">
      <w:pPr>
        <w:spacing w:before="0" w:after="0"/>
      </w:pPr>
      <w:r>
        <w:separator/>
      </w:r>
    </w:p>
  </w:footnote>
  <w:footnote w:type="continuationSeparator" w:id="0">
    <w:p w:rsidR="005F30C7" w:rsidRDefault="005F30C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A7614"/>
    <w:rsid w:val="000F2237"/>
    <w:rsid w:val="0015164B"/>
    <w:rsid w:val="0017080B"/>
    <w:rsid w:val="001709A2"/>
    <w:rsid w:val="001A274C"/>
    <w:rsid w:val="001C12F1"/>
    <w:rsid w:val="00206EC8"/>
    <w:rsid w:val="00214161"/>
    <w:rsid w:val="00235DCF"/>
    <w:rsid w:val="00247D1D"/>
    <w:rsid w:val="00252D2D"/>
    <w:rsid w:val="0026286B"/>
    <w:rsid w:val="00281EB3"/>
    <w:rsid w:val="002C0DF3"/>
    <w:rsid w:val="00312AA9"/>
    <w:rsid w:val="003220EA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4B2054"/>
    <w:rsid w:val="004D2E8A"/>
    <w:rsid w:val="00540DE7"/>
    <w:rsid w:val="005C7E62"/>
    <w:rsid w:val="005D4579"/>
    <w:rsid w:val="005E4D20"/>
    <w:rsid w:val="005F30C7"/>
    <w:rsid w:val="006111DA"/>
    <w:rsid w:val="006347FB"/>
    <w:rsid w:val="006515B1"/>
    <w:rsid w:val="006516F6"/>
    <w:rsid w:val="00666590"/>
    <w:rsid w:val="00684206"/>
    <w:rsid w:val="006A2E8F"/>
    <w:rsid w:val="006C1058"/>
    <w:rsid w:val="006C30FA"/>
    <w:rsid w:val="006F4014"/>
    <w:rsid w:val="007041EE"/>
    <w:rsid w:val="0072333D"/>
    <w:rsid w:val="007269D6"/>
    <w:rsid w:val="00730E08"/>
    <w:rsid w:val="007B2292"/>
    <w:rsid w:val="008B4056"/>
    <w:rsid w:val="008E59FB"/>
    <w:rsid w:val="008F5BE2"/>
    <w:rsid w:val="008F6936"/>
    <w:rsid w:val="00910AE5"/>
    <w:rsid w:val="00931A79"/>
    <w:rsid w:val="00943ADF"/>
    <w:rsid w:val="00947A96"/>
    <w:rsid w:val="00947E9C"/>
    <w:rsid w:val="009A1192"/>
    <w:rsid w:val="009C77DA"/>
    <w:rsid w:val="009D38BE"/>
    <w:rsid w:val="00B3026D"/>
    <w:rsid w:val="00B47411"/>
    <w:rsid w:val="00B679B7"/>
    <w:rsid w:val="00B71912"/>
    <w:rsid w:val="00B8408B"/>
    <w:rsid w:val="00BB2520"/>
    <w:rsid w:val="00BD446E"/>
    <w:rsid w:val="00C57A89"/>
    <w:rsid w:val="00CA6778"/>
    <w:rsid w:val="00CA68AF"/>
    <w:rsid w:val="00CD5D17"/>
    <w:rsid w:val="00D14574"/>
    <w:rsid w:val="00D671B3"/>
    <w:rsid w:val="00D87DA8"/>
    <w:rsid w:val="00DC240C"/>
    <w:rsid w:val="00DF1F5A"/>
    <w:rsid w:val="00E0553F"/>
    <w:rsid w:val="00E069E7"/>
    <w:rsid w:val="00E11CFC"/>
    <w:rsid w:val="00E12886"/>
    <w:rsid w:val="00E46B79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16</TotalTime>
  <Pages>3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7</cp:revision>
  <dcterms:created xsi:type="dcterms:W3CDTF">2014-02-07T06:58:00Z</dcterms:created>
  <dcterms:modified xsi:type="dcterms:W3CDTF">2014-02-25T14:52:00Z</dcterms:modified>
</cp:coreProperties>
</file>