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226B6F4" wp14:editId="12458DBA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950">
        <w:rPr>
          <w:rFonts w:ascii="Comic Sans MS" w:hAnsi="Comic Sans MS" w:cs="Comic Sans MS"/>
          <w:b/>
          <w:bCs/>
          <w:color w:val="024595"/>
          <w:sz w:val="54"/>
          <w:szCs w:val="54"/>
        </w:rPr>
        <w:t>Přídavné karty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Pr="004904A3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24"/>
          <w:szCs w:val="2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BF7F54" w:rsidRDefault="004443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002469BD" wp14:editId="4A60E118">
            <wp:extent cx="5972810" cy="981075"/>
            <wp:effectExtent l="0" t="0" r="889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353" w:rsidRDefault="004443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4CD7E4E" wp14:editId="2C64C4CF">
            <wp:extent cx="5972810" cy="1292860"/>
            <wp:effectExtent l="0" t="0" r="8890" b="254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9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353" w:rsidRDefault="004443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7703663" wp14:editId="6E29DB59">
            <wp:extent cx="5972810" cy="1768475"/>
            <wp:effectExtent l="0" t="0" r="8890" b="317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353" w:rsidRDefault="004443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E6C2FC0" wp14:editId="63117AA5">
            <wp:extent cx="5972810" cy="1271905"/>
            <wp:effectExtent l="0" t="0" r="8890" b="444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353" w:rsidRDefault="004443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26682A7" wp14:editId="030F6158">
            <wp:extent cx="5972810" cy="164274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353" w:rsidRDefault="004443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1B96F199" wp14:editId="3261A6BF">
            <wp:extent cx="5975498" cy="595424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22174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353" w:rsidRDefault="004443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2621321" wp14:editId="7C5C0BFA">
            <wp:extent cx="5972810" cy="48450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353" w:rsidRPr="008F1323" w:rsidRDefault="004443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EE4782D" wp14:editId="19FE5990">
            <wp:extent cx="5975498" cy="765545"/>
            <wp:effectExtent l="0" t="0" r="635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46958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4353" w:rsidRPr="008F1323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D4" w:rsidRDefault="00C065D4" w:rsidP="00CA6778">
      <w:pPr>
        <w:spacing w:before="0" w:after="0"/>
      </w:pPr>
      <w:r>
        <w:separator/>
      </w:r>
    </w:p>
  </w:endnote>
  <w:endnote w:type="continuationSeparator" w:id="0">
    <w:p w:rsidR="00C065D4" w:rsidRDefault="00C065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D4" w:rsidRDefault="00C065D4" w:rsidP="00CA6778">
      <w:pPr>
        <w:spacing w:before="0" w:after="0"/>
      </w:pPr>
      <w:r>
        <w:separator/>
      </w:r>
    </w:p>
  </w:footnote>
  <w:footnote w:type="continuationSeparator" w:id="0">
    <w:p w:rsidR="00C065D4" w:rsidRDefault="00C065D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44353"/>
    <w:rsid w:val="004513CC"/>
    <w:rsid w:val="00485CD9"/>
    <w:rsid w:val="004904A3"/>
    <w:rsid w:val="004B0AD8"/>
    <w:rsid w:val="00520529"/>
    <w:rsid w:val="0058462F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679B7"/>
    <w:rsid w:val="00B8408B"/>
    <w:rsid w:val="00BB2520"/>
    <w:rsid w:val="00BD446E"/>
    <w:rsid w:val="00BF7F54"/>
    <w:rsid w:val="00C065D4"/>
    <w:rsid w:val="00C23E53"/>
    <w:rsid w:val="00C96CCD"/>
    <w:rsid w:val="00CA175C"/>
    <w:rsid w:val="00CA6778"/>
    <w:rsid w:val="00CA68AF"/>
    <w:rsid w:val="00D65E18"/>
    <w:rsid w:val="00D879C2"/>
    <w:rsid w:val="00E0553F"/>
    <w:rsid w:val="00E069E7"/>
    <w:rsid w:val="00E11CFC"/>
    <w:rsid w:val="00E2149E"/>
    <w:rsid w:val="00E67950"/>
    <w:rsid w:val="00E81B49"/>
    <w:rsid w:val="00F23263"/>
    <w:rsid w:val="00F4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</TotalTime>
  <Pages>3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2014-02-07T06:38:00Z</dcterms:created>
  <dcterms:modified xsi:type="dcterms:W3CDTF">2014-02-25T14:51:00Z</dcterms:modified>
</cp:coreProperties>
</file>