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73C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Procesor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6111DA" w:rsidRDefault="0086452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441959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22" w:rsidRDefault="0086452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35592"/>
            <wp:effectExtent l="19050" t="0" r="0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22" w:rsidRDefault="0086452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16028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1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22" w:rsidRDefault="0086452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25128"/>
            <wp:effectExtent l="19050" t="0" r="0" b="0"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2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22" w:rsidRDefault="0029119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35663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5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195" w:rsidRDefault="0029119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35222"/>
            <wp:effectExtent l="19050" t="0" r="0" b="0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195" w:rsidRDefault="0029119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900341"/>
            <wp:effectExtent l="19050" t="0" r="0" b="0"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0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195" w:rsidRDefault="0029119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70696"/>
            <wp:effectExtent l="19050" t="0" r="0" b="0"/>
            <wp:docPr id="11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7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195" w:rsidRPr="007041EE" w:rsidRDefault="0029119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291195" w:rsidRPr="007041E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CB7" w:rsidRDefault="00223CB7" w:rsidP="00CA6778">
      <w:pPr>
        <w:spacing w:before="0" w:after="0"/>
      </w:pPr>
      <w:r>
        <w:separator/>
      </w:r>
    </w:p>
  </w:endnote>
  <w:endnote w:type="continuationSeparator" w:id="0">
    <w:p w:rsidR="00223CB7" w:rsidRDefault="00223CB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CB7" w:rsidRDefault="00223CB7" w:rsidP="00CA6778">
      <w:pPr>
        <w:spacing w:before="0" w:after="0"/>
      </w:pPr>
      <w:r>
        <w:separator/>
      </w:r>
    </w:p>
  </w:footnote>
  <w:footnote w:type="continuationSeparator" w:id="0">
    <w:p w:rsidR="00223CB7" w:rsidRDefault="00223CB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14161"/>
    <w:rsid w:val="00223CB7"/>
    <w:rsid w:val="00235DCF"/>
    <w:rsid w:val="00247D1D"/>
    <w:rsid w:val="00252D2D"/>
    <w:rsid w:val="00281EB3"/>
    <w:rsid w:val="00291195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35E5D"/>
    <w:rsid w:val="00540DE7"/>
    <w:rsid w:val="005D4579"/>
    <w:rsid w:val="005E4D20"/>
    <w:rsid w:val="006111DA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30E08"/>
    <w:rsid w:val="007B2292"/>
    <w:rsid w:val="00864522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A96CFE"/>
    <w:rsid w:val="00B3026D"/>
    <w:rsid w:val="00B679B7"/>
    <w:rsid w:val="00B8408B"/>
    <w:rsid w:val="00BB2520"/>
    <w:rsid w:val="00BD446E"/>
    <w:rsid w:val="00BE73C7"/>
    <w:rsid w:val="00CA6778"/>
    <w:rsid w:val="00CA68AF"/>
    <w:rsid w:val="00CD5D17"/>
    <w:rsid w:val="00D05755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56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12</cp:revision>
  <dcterms:created xsi:type="dcterms:W3CDTF">2013-12-29T18:21:00Z</dcterms:created>
  <dcterms:modified xsi:type="dcterms:W3CDTF">2014-01-02T12:34:00Z</dcterms:modified>
</cp:coreProperties>
</file>