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E3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zh-TW"/>
        </w:rPr>
        <w:t>Procesor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E069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zadá</w:t>
      </w:r>
      <w:r w:rsidR="005E4D20">
        <w:rPr>
          <w:rFonts w:ascii="Comic Sans MS" w:hAnsi="Comic Sans MS" w:cs="Comic Sans MS"/>
          <w:b/>
          <w:bCs/>
          <w:color w:val="024595"/>
          <w:sz w:val="54"/>
          <w:szCs w:val="54"/>
        </w:rPr>
        <w:t>ní</w:t>
      </w:r>
    </w:p>
    <w:p w:rsidR="009E0F4B" w:rsidRDefault="005D4579" w:rsidP="00CA175C">
      <w:pPr>
        <w:spacing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96432E" w:rsidRDefault="008A5570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1440713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40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570" w:rsidRDefault="008A5570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404347"/>
            <wp:effectExtent l="19050" t="0" r="0" b="0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04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570" w:rsidRDefault="008A5570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439395"/>
            <wp:effectExtent l="19050" t="0" r="0" b="0"/>
            <wp:docPr id="5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3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570" w:rsidRDefault="008A5570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1423388"/>
            <wp:effectExtent l="19050" t="0" r="0" b="0"/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23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570" w:rsidRDefault="00A0557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549739"/>
            <wp:effectExtent l="19050" t="0" r="0" b="0"/>
            <wp:docPr id="6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49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571" w:rsidRDefault="00A0557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542443"/>
            <wp:effectExtent l="19050" t="0" r="0" b="0"/>
            <wp:docPr id="8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42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571" w:rsidRDefault="00A0557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lastRenderedPageBreak/>
        <w:drawing>
          <wp:inline distT="0" distB="0" distL="0" distR="0">
            <wp:extent cx="6120130" cy="882687"/>
            <wp:effectExtent l="19050" t="0" r="0" b="0"/>
            <wp:docPr id="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82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571" w:rsidRDefault="00A0557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  <w:r>
        <w:rPr>
          <w:rFonts w:cs="Arial"/>
          <w:b/>
          <w:bCs/>
          <w:noProof/>
          <w:color w:val="024595"/>
          <w:sz w:val="20"/>
          <w:szCs w:val="20"/>
          <w:lang w:eastAsia="zh-TW"/>
        </w:rPr>
        <w:drawing>
          <wp:inline distT="0" distB="0" distL="0" distR="0">
            <wp:extent cx="6120130" cy="906463"/>
            <wp:effectExtent l="19050" t="0" r="0" b="0"/>
            <wp:docPr id="11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06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5571" w:rsidRPr="008F1323" w:rsidRDefault="00A05571" w:rsidP="00CA175C">
      <w:pPr>
        <w:spacing w:line="276" w:lineRule="auto"/>
        <w:rPr>
          <w:rFonts w:cs="Arial"/>
          <w:b/>
          <w:bCs/>
          <w:color w:val="024595"/>
          <w:sz w:val="20"/>
          <w:szCs w:val="20"/>
        </w:rPr>
      </w:pPr>
    </w:p>
    <w:sectPr w:rsidR="00A05571" w:rsidRPr="008F1323" w:rsidSect="00084AD2">
      <w:footerReference w:type="default" r:id="rId15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C50" w:rsidRDefault="00103C50" w:rsidP="00CA6778">
      <w:pPr>
        <w:spacing w:before="0" w:after="0"/>
      </w:pPr>
      <w:r>
        <w:separator/>
      </w:r>
    </w:p>
  </w:endnote>
  <w:endnote w:type="continuationSeparator" w:id="0">
    <w:p w:rsidR="00103C50" w:rsidRDefault="00103C5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C50" w:rsidRDefault="00103C50" w:rsidP="00CA6778">
      <w:pPr>
        <w:spacing w:before="0" w:after="0"/>
      </w:pPr>
      <w:r>
        <w:separator/>
      </w:r>
    </w:p>
  </w:footnote>
  <w:footnote w:type="continuationSeparator" w:id="0">
    <w:p w:rsidR="00103C50" w:rsidRDefault="00103C50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931A79"/>
    <w:rsid w:val="00025644"/>
    <w:rsid w:val="00084AD2"/>
    <w:rsid w:val="000F2237"/>
    <w:rsid w:val="00103C50"/>
    <w:rsid w:val="0015164B"/>
    <w:rsid w:val="0017080B"/>
    <w:rsid w:val="001709A2"/>
    <w:rsid w:val="001771EE"/>
    <w:rsid w:val="001C12F1"/>
    <w:rsid w:val="001F5DCD"/>
    <w:rsid w:val="00214161"/>
    <w:rsid w:val="00235DCF"/>
    <w:rsid w:val="00247D1D"/>
    <w:rsid w:val="00252D2D"/>
    <w:rsid w:val="00281EB3"/>
    <w:rsid w:val="002C0DF3"/>
    <w:rsid w:val="00312AA9"/>
    <w:rsid w:val="003442FB"/>
    <w:rsid w:val="00351688"/>
    <w:rsid w:val="00375125"/>
    <w:rsid w:val="003C040B"/>
    <w:rsid w:val="003C6931"/>
    <w:rsid w:val="003D1D48"/>
    <w:rsid w:val="00406912"/>
    <w:rsid w:val="00436B35"/>
    <w:rsid w:val="00441154"/>
    <w:rsid w:val="004513CC"/>
    <w:rsid w:val="0048438C"/>
    <w:rsid w:val="00485CD9"/>
    <w:rsid w:val="004B0AD8"/>
    <w:rsid w:val="005D4579"/>
    <w:rsid w:val="005E4D20"/>
    <w:rsid w:val="006347FB"/>
    <w:rsid w:val="006515B1"/>
    <w:rsid w:val="006516F6"/>
    <w:rsid w:val="00666590"/>
    <w:rsid w:val="00684206"/>
    <w:rsid w:val="006A1EC7"/>
    <w:rsid w:val="006C1058"/>
    <w:rsid w:val="006C30FA"/>
    <w:rsid w:val="006F7CD7"/>
    <w:rsid w:val="007041EE"/>
    <w:rsid w:val="0072333D"/>
    <w:rsid w:val="007269D6"/>
    <w:rsid w:val="00792A71"/>
    <w:rsid w:val="007B2292"/>
    <w:rsid w:val="008A0158"/>
    <w:rsid w:val="008A5570"/>
    <w:rsid w:val="008D700E"/>
    <w:rsid w:val="008F1323"/>
    <w:rsid w:val="008F6936"/>
    <w:rsid w:val="00931A79"/>
    <w:rsid w:val="00943ADF"/>
    <w:rsid w:val="00947A96"/>
    <w:rsid w:val="00947E9C"/>
    <w:rsid w:val="0096432E"/>
    <w:rsid w:val="009A1192"/>
    <w:rsid w:val="009C77DA"/>
    <w:rsid w:val="009D0617"/>
    <w:rsid w:val="009D38BE"/>
    <w:rsid w:val="009E0F4B"/>
    <w:rsid w:val="00A05571"/>
    <w:rsid w:val="00A63D73"/>
    <w:rsid w:val="00AD3106"/>
    <w:rsid w:val="00B3026D"/>
    <w:rsid w:val="00B679B7"/>
    <w:rsid w:val="00B8408B"/>
    <w:rsid w:val="00BB2520"/>
    <w:rsid w:val="00BD446E"/>
    <w:rsid w:val="00C96E3D"/>
    <w:rsid w:val="00CA175C"/>
    <w:rsid w:val="00CA6778"/>
    <w:rsid w:val="00CA68AF"/>
    <w:rsid w:val="00D65E18"/>
    <w:rsid w:val="00E0553F"/>
    <w:rsid w:val="00E069E7"/>
    <w:rsid w:val="00E11CFC"/>
    <w:rsid w:val="00E81B49"/>
    <w:rsid w:val="00EC456A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98</TotalTime>
  <Pages>3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</cp:lastModifiedBy>
  <cp:revision>14</cp:revision>
  <dcterms:created xsi:type="dcterms:W3CDTF">2013-12-29T17:14:00Z</dcterms:created>
  <dcterms:modified xsi:type="dcterms:W3CDTF">2014-01-02T12:35:00Z</dcterms:modified>
</cp:coreProperties>
</file>