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352">
        <w:rPr>
          <w:rFonts w:ascii="Comic Sans MS" w:hAnsi="Comic Sans MS" w:cs="Comic Sans MS"/>
          <w:b/>
          <w:bCs/>
          <w:color w:val="024595"/>
          <w:sz w:val="54"/>
          <w:szCs w:val="54"/>
        </w:rPr>
        <w:t>Tiskárny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331D0" w:rsidRDefault="0001306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0E19F488" wp14:editId="741E3A38">
            <wp:extent cx="5972810" cy="2163445"/>
            <wp:effectExtent l="0" t="0" r="8890" b="825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6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062" w:rsidRDefault="0001306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3D4F225" wp14:editId="7F449A01">
            <wp:extent cx="5972810" cy="2192020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9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062" w:rsidRDefault="0001306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51D31D0" wp14:editId="549B9EA2">
            <wp:extent cx="5972810" cy="2183130"/>
            <wp:effectExtent l="0" t="0" r="8890" b="762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8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062" w:rsidRDefault="0001306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1AD5126D" wp14:editId="0762B7A5">
            <wp:extent cx="5972810" cy="1819910"/>
            <wp:effectExtent l="0" t="0" r="8890" b="889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81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062" w:rsidRDefault="0001306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FD9C185" wp14:editId="421CB58F">
            <wp:extent cx="5972810" cy="2179320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7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062" w:rsidRDefault="0001306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5FC7E0C" wp14:editId="02067140">
            <wp:extent cx="5972810" cy="487045"/>
            <wp:effectExtent l="0" t="0" r="8890" b="825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062" w:rsidRDefault="0001306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0E76EED" wp14:editId="5002EF36">
            <wp:extent cx="5972810" cy="48387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062" w:rsidRPr="00E55C5E" w:rsidRDefault="00013062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3AF438E" wp14:editId="742C4470">
            <wp:extent cx="5972810" cy="80010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3062" w:rsidRPr="00E55C5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13062"/>
    <w:rsid w:val="00025644"/>
    <w:rsid w:val="000331D0"/>
    <w:rsid w:val="00084AD2"/>
    <w:rsid w:val="0015164B"/>
    <w:rsid w:val="0017080B"/>
    <w:rsid w:val="00235DCF"/>
    <w:rsid w:val="00247D1D"/>
    <w:rsid w:val="00252D2D"/>
    <w:rsid w:val="00281EB3"/>
    <w:rsid w:val="002C0DF3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10C7C"/>
    <w:rsid w:val="007269D6"/>
    <w:rsid w:val="00931A79"/>
    <w:rsid w:val="00947E9C"/>
    <w:rsid w:val="009C77DA"/>
    <w:rsid w:val="00B11BDD"/>
    <w:rsid w:val="00B3026D"/>
    <w:rsid w:val="00BD446E"/>
    <w:rsid w:val="00CA6778"/>
    <w:rsid w:val="00CA68AF"/>
    <w:rsid w:val="00E55C5E"/>
    <w:rsid w:val="00F17352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</TotalTime>
  <Pages>3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8</cp:revision>
  <dcterms:created xsi:type="dcterms:W3CDTF">2013-03-01T08:47:00Z</dcterms:created>
  <dcterms:modified xsi:type="dcterms:W3CDTF">2014-03-21T06:51:00Z</dcterms:modified>
</cp:coreProperties>
</file>