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84DFD70" wp14:editId="7300992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3E79">
        <w:rPr>
          <w:rFonts w:ascii="Comic Sans MS" w:hAnsi="Comic Sans MS" w:cs="Comic Sans MS"/>
          <w:b/>
          <w:bCs/>
          <w:color w:val="024595"/>
          <w:sz w:val="54"/>
          <w:szCs w:val="54"/>
        </w:rPr>
        <w:t>Tiskárny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25E98" w:rsidRDefault="00D36FDB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087AA09B" wp14:editId="5F44026A">
            <wp:extent cx="5972810" cy="2181225"/>
            <wp:effectExtent l="0" t="0" r="889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FDB" w:rsidRDefault="00D36FD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2DC5A95B" wp14:editId="736DD465">
            <wp:extent cx="5972810" cy="2183130"/>
            <wp:effectExtent l="0" t="0" r="8890" b="762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FDB" w:rsidRDefault="00D36FD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7582A922" wp14:editId="65A681EE">
            <wp:extent cx="5972810" cy="2164080"/>
            <wp:effectExtent l="0" t="0" r="8890" b="762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FDB" w:rsidRDefault="00D36FDB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520C6086" wp14:editId="608C381B">
            <wp:extent cx="5972810" cy="183578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FDB" w:rsidRDefault="00D36FD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7674E9E" wp14:editId="4E61DB3D">
            <wp:extent cx="5972810" cy="219075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FDB" w:rsidRDefault="00D36FD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5FD1DE70" wp14:editId="13215571">
            <wp:extent cx="5972810" cy="48323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FDB" w:rsidRDefault="00D36FD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1A9E1539" wp14:editId="1BB7E346">
            <wp:extent cx="5972810" cy="47942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FDB" w:rsidRPr="00BB3276" w:rsidRDefault="00D36FD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3FE99498" wp14:editId="7F527786">
            <wp:extent cx="5972810" cy="809625"/>
            <wp:effectExtent l="0" t="0" r="8890" b="952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6FDB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3E79"/>
    <w:rsid w:val="0015164B"/>
    <w:rsid w:val="0017080B"/>
    <w:rsid w:val="00235DCF"/>
    <w:rsid w:val="00247D1D"/>
    <w:rsid w:val="00252D2D"/>
    <w:rsid w:val="00281EB3"/>
    <w:rsid w:val="002C0DF3"/>
    <w:rsid w:val="002D1F95"/>
    <w:rsid w:val="00375125"/>
    <w:rsid w:val="003C040B"/>
    <w:rsid w:val="003D1D48"/>
    <w:rsid w:val="00441154"/>
    <w:rsid w:val="004513CC"/>
    <w:rsid w:val="004B0AD8"/>
    <w:rsid w:val="005D4579"/>
    <w:rsid w:val="005E4D20"/>
    <w:rsid w:val="00625E98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B3276"/>
    <w:rsid w:val="00BD446E"/>
    <w:rsid w:val="00CA6778"/>
    <w:rsid w:val="00CA68AF"/>
    <w:rsid w:val="00D36FDB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2013-03-01T08:50:00Z</dcterms:created>
  <dcterms:modified xsi:type="dcterms:W3CDTF">2014-03-21T06:51:00Z</dcterms:modified>
</cp:coreProperties>
</file>