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2200B93" wp14:editId="1268DC0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6EA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Vstupní zařízení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6EC8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2AED44F" wp14:editId="49A968A0">
            <wp:extent cx="5972810" cy="402272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2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6244E63" wp14:editId="343B9122">
            <wp:extent cx="5972810" cy="474345"/>
            <wp:effectExtent l="0" t="0" r="889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20C984B" wp14:editId="6ACDE90E">
            <wp:extent cx="5972810" cy="78105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C285236" wp14:editId="2EF2E3C0">
            <wp:extent cx="5972810" cy="78359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  <w:sectPr w:rsidR="00A6403D" w:rsidSect="00084AD2">
          <w:footerReference w:type="default" r:id="rId12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5C669F6" wp14:editId="57DBFDB3">
            <wp:extent cx="5972810" cy="4010025"/>
            <wp:effectExtent l="0" t="0" r="889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DA0951E" wp14:editId="0485789E">
            <wp:extent cx="5972810" cy="407860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7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03D" w:rsidRDefault="00A6403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FF745BC" wp14:editId="0D8B5BA0">
            <wp:extent cx="5972810" cy="3896995"/>
            <wp:effectExtent l="0" t="0" r="8890" b="825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5861" w:rsidRDefault="003C5861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bookmarkStart w:id="0" w:name="_GoBack"/>
      <w:bookmarkEnd w:id="0"/>
    </w:p>
    <w:p w:rsidR="003C5861" w:rsidRPr="007041EE" w:rsidRDefault="003C5861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A003D84" wp14:editId="058C0380">
            <wp:extent cx="5972810" cy="303276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5861" w:rsidRPr="007041EE" w:rsidSect="00A6403D">
      <w:type w:val="continuous"/>
      <w:pgSz w:w="11906" w:h="16838"/>
      <w:pgMar w:top="141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81EB3"/>
    <w:rsid w:val="002C0DF3"/>
    <w:rsid w:val="00312AA9"/>
    <w:rsid w:val="003220EA"/>
    <w:rsid w:val="00375125"/>
    <w:rsid w:val="003C040B"/>
    <w:rsid w:val="003C5861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A6403D"/>
    <w:rsid w:val="00B3026D"/>
    <w:rsid w:val="00B679B7"/>
    <w:rsid w:val="00B71912"/>
    <w:rsid w:val="00B8408B"/>
    <w:rsid w:val="00BB2520"/>
    <w:rsid w:val="00BD446E"/>
    <w:rsid w:val="00CA6778"/>
    <w:rsid w:val="00CA68AF"/>
    <w:rsid w:val="00CD5D17"/>
    <w:rsid w:val="00D14574"/>
    <w:rsid w:val="00D56EA7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</TotalTime>
  <Pages>4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2014-02-07T06:58:00Z</dcterms:created>
  <dcterms:modified xsi:type="dcterms:W3CDTF">2014-02-26T14:23:00Z</dcterms:modified>
</cp:coreProperties>
</file>