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40963D7C" wp14:editId="5EC19C0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3F4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Vstupní zařízení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E069E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</w:t>
      </w:r>
      <w:r w:rsidR="005E4D20">
        <w:rPr>
          <w:rFonts w:ascii="Comic Sans MS" w:hAnsi="Comic Sans MS" w:cs="Comic Sans MS"/>
          <w:b/>
          <w:bCs/>
          <w:color w:val="024595"/>
          <w:sz w:val="54"/>
          <w:szCs w:val="54"/>
        </w:rPr>
        <w:t>ní</w:t>
      </w:r>
    </w:p>
    <w:p w:rsidR="009E0F4B" w:rsidRDefault="005D4579" w:rsidP="00CA175C">
      <w:pPr>
        <w:spacing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C23E53" w:rsidRDefault="00C21AF6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5B0C282E" wp14:editId="2902BB67">
            <wp:extent cx="5972810" cy="4053840"/>
            <wp:effectExtent l="0" t="0" r="8890" b="381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05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1AF6" w:rsidRDefault="00C21AF6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574B88BE" wp14:editId="473845CE">
            <wp:extent cx="5972810" cy="480695"/>
            <wp:effectExtent l="0" t="0" r="889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8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1AF6" w:rsidRDefault="00C21AF6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4C7A8C17" wp14:editId="47AA5534">
            <wp:extent cx="5972810" cy="795020"/>
            <wp:effectExtent l="0" t="0" r="8890" b="508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9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1AF6" w:rsidRDefault="00C21AF6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2A2B8553" wp14:editId="5F5B8C8A">
            <wp:extent cx="5972810" cy="800100"/>
            <wp:effectExtent l="0" t="0" r="889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1AF6" w:rsidRDefault="00C21AF6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  <w:sectPr w:rsidR="00C21AF6" w:rsidSect="00084AD2">
          <w:footerReference w:type="default" r:id="rId12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</w:p>
    <w:p w:rsidR="00C21AF6" w:rsidRDefault="00C21AF6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</w:p>
    <w:p w:rsidR="00C21AF6" w:rsidRDefault="00C21AF6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3CBAA330" wp14:editId="5F132FEB">
            <wp:extent cx="5972810" cy="4074795"/>
            <wp:effectExtent l="0" t="0" r="8890" b="190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074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1AF6" w:rsidRDefault="00C21AF6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7E222F25" wp14:editId="0077AA69">
            <wp:extent cx="5972810" cy="4100195"/>
            <wp:effectExtent l="0" t="0" r="889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10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1AF6" w:rsidRDefault="00C21AF6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09D13D50" wp14:editId="3B29DE43">
            <wp:extent cx="5972810" cy="3896995"/>
            <wp:effectExtent l="0" t="0" r="8890" b="8255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896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1AF6" w:rsidRPr="008F1323" w:rsidRDefault="00C21AF6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454F554C" wp14:editId="0F88110A">
            <wp:extent cx="5972810" cy="3048635"/>
            <wp:effectExtent l="0" t="0" r="889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04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21AF6" w:rsidRPr="008F1323" w:rsidSect="00C21AF6">
      <w:type w:val="continuous"/>
      <w:pgSz w:w="11906" w:h="16838"/>
      <w:pgMar w:top="141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5D4" w:rsidRDefault="00C065D4" w:rsidP="00CA6778">
      <w:pPr>
        <w:spacing w:before="0" w:after="0"/>
      </w:pPr>
      <w:r>
        <w:separator/>
      </w:r>
    </w:p>
  </w:endnote>
  <w:endnote w:type="continuationSeparator" w:id="0">
    <w:p w:rsidR="00C065D4" w:rsidRDefault="00C065D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5D4" w:rsidRDefault="00C065D4" w:rsidP="00CA6778">
      <w:pPr>
        <w:spacing w:before="0" w:after="0"/>
      </w:pPr>
      <w:r>
        <w:separator/>
      </w:r>
    </w:p>
  </w:footnote>
  <w:footnote w:type="continuationSeparator" w:id="0">
    <w:p w:rsidR="00C065D4" w:rsidRDefault="00C065D4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84AD2"/>
    <w:rsid w:val="000F2237"/>
    <w:rsid w:val="0015164B"/>
    <w:rsid w:val="0017080B"/>
    <w:rsid w:val="001709A2"/>
    <w:rsid w:val="001771EE"/>
    <w:rsid w:val="001C12F1"/>
    <w:rsid w:val="001F5DCD"/>
    <w:rsid w:val="00200F48"/>
    <w:rsid w:val="00214161"/>
    <w:rsid w:val="00235DCF"/>
    <w:rsid w:val="00247D1D"/>
    <w:rsid w:val="00252D2D"/>
    <w:rsid w:val="00281EB3"/>
    <w:rsid w:val="002C0DF3"/>
    <w:rsid w:val="00312AA9"/>
    <w:rsid w:val="003442FB"/>
    <w:rsid w:val="00351688"/>
    <w:rsid w:val="00375125"/>
    <w:rsid w:val="003C040B"/>
    <w:rsid w:val="003C6931"/>
    <w:rsid w:val="003D1D48"/>
    <w:rsid w:val="00406912"/>
    <w:rsid w:val="00436B35"/>
    <w:rsid w:val="00441154"/>
    <w:rsid w:val="004513CC"/>
    <w:rsid w:val="00485CD9"/>
    <w:rsid w:val="004B0AD8"/>
    <w:rsid w:val="00520529"/>
    <w:rsid w:val="005D4579"/>
    <w:rsid w:val="005E4D20"/>
    <w:rsid w:val="006347FB"/>
    <w:rsid w:val="006515B1"/>
    <w:rsid w:val="006516F6"/>
    <w:rsid w:val="00666590"/>
    <w:rsid w:val="00684206"/>
    <w:rsid w:val="006A1EC7"/>
    <w:rsid w:val="006C1058"/>
    <w:rsid w:val="006C30FA"/>
    <w:rsid w:val="006F7CD7"/>
    <w:rsid w:val="007041EE"/>
    <w:rsid w:val="00716E23"/>
    <w:rsid w:val="0072333D"/>
    <w:rsid w:val="007269D6"/>
    <w:rsid w:val="00792A71"/>
    <w:rsid w:val="007B2292"/>
    <w:rsid w:val="008A0158"/>
    <w:rsid w:val="008F1323"/>
    <w:rsid w:val="008F6936"/>
    <w:rsid w:val="00931A79"/>
    <w:rsid w:val="00943ADF"/>
    <w:rsid w:val="00947A96"/>
    <w:rsid w:val="00947E9C"/>
    <w:rsid w:val="0096432E"/>
    <w:rsid w:val="009A1192"/>
    <w:rsid w:val="009C77DA"/>
    <w:rsid w:val="009D0617"/>
    <w:rsid w:val="009D38BE"/>
    <w:rsid w:val="009E0F4B"/>
    <w:rsid w:val="00A63D73"/>
    <w:rsid w:val="00A93F41"/>
    <w:rsid w:val="00AD3106"/>
    <w:rsid w:val="00B3026D"/>
    <w:rsid w:val="00B679B7"/>
    <w:rsid w:val="00B8408B"/>
    <w:rsid w:val="00BB2520"/>
    <w:rsid w:val="00BD446E"/>
    <w:rsid w:val="00C065D4"/>
    <w:rsid w:val="00C21AF6"/>
    <w:rsid w:val="00C23E53"/>
    <w:rsid w:val="00CA175C"/>
    <w:rsid w:val="00CA6778"/>
    <w:rsid w:val="00CA68AF"/>
    <w:rsid w:val="00D65E18"/>
    <w:rsid w:val="00D879C2"/>
    <w:rsid w:val="00E0553F"/>
    <w:rsid w:val="00E069E7"/>
    <w:rsid w:val="00E11CFC"/>
    <w:rsid w:val="00E2149E"/>
    <w:rsid w:val="00E81B49"/>
    <w:rsid w:val="00F23263"/>
    <w:rsid w:val="00F4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7</TotalTime>
  <Pages>4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4</cp:revision>
  <dcterms:created xsi:type="dcterms:W3CDTF">2014-02-07T06:38:00Z</dcterms:created>
  <dcterms:modified xsi:type="dcterms:W3CDTF">2014-02-26T14:22:00Z</dcterms:modified>
</cp:coreProperties>
</file>