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AD5E8A" w:rsidRPr="00AD5E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Základní pojmy výpočetní techniky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5E4D20" w:rsidRDefault="005D4579" w:rsidP="005E4D2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8292F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1123104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3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17269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29253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76653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6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80749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0C389B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85576"/>
            <wp:effectExtent l="19050" t="0" r="0" b="0"/>
            <wp:docPr id="3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9B" w:rsidRDefault="006557B5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86741"/>
            <wp:effectExtent l="19050" t="0" r="0" b="0"/>
            <wp:docPr id="5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7B5" w:rsidRDefault="006557B5" w:rsidP="006557B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94109"/>
            <wp:effectExtent l="19050" t="0" r="0" b="0"/>
            <wp:docPr id="6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94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7B5" w:rsidRDefault="006557B5">
      <w:pPr>
        <w:spacing w:before="0" w:after="200" w:line="276" w:lineRule="auto"/>
        <w:rPr>
          <w:b/>
        </w:rPr>
      </w:pPr>
      <w:r>
        <w:rPr>
          <w:b/>
        </w:rPr>
        <w:br w:type="page"/>
      </w:r>
    </w:p>
    <w:p w:rsidR="006557B5" w:rsidRDefault="006557B5" w:rsidP="005E4D20">
      <w:pPr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494629"/>
            <wp:effectExtent l="19050" t="0" r="0" b="0"/>
            <wp:docPr id="8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94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7B5" w:rsidRPr="006737BE" w:rsidRDefault="006557B5" w:rsidP="005E4D20">
      <w:pPr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805937"/>
            <wp:effectExtent l="19050" t="0" r="0" b="0"/>
            <wp:docPr id="11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57B5" w:rsidRPr="006737BE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C389B"/>
    <w:rsid w:val="0015164B"/>
    <w:rsid w:val="0017080B"/>
    <w:rsid w:val="002218D5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83E8A"/>
    <w:rsid w:val="004B0AD8"/>
    <w:rsid w:val="0058292F"/>
    <w:rsid w:val="005D4579"/>
    <w:rsid w:val="005E4D20"/>
    <w:rsid w:val="006053A6"/>
    <w:rsid w:val="006347FB"/>
    <w:rsid w:val="006515B1"/>
    <w:rsid w:val="006516F6"/>
    <w:rsid w:val="006557B5"/>
    <w:rsid w:val="00666590"/>
    <w:rsid w:val="006737BE"/>
    <w:rsid w:val="00684206"/>
    <w:rsid w:val="007269D6"/>
    <w:rsid w:val="00832CDC"/>
    <w:rsid w:val="00931A79"/>
    <w:rsid w:val="00947E9C"/>
    <w:rsid w:val="009606D3"/>
    <w:rsid w:val="009C77DA"/>
    <w:rsid w:val="00AD5E8A"/>
    <w:rsid w:val="00B3026D"/>
    <w:rsid w:val="00BB3276"/>
    <w:rsid w:val="00BD446E"/>
    <w:rsid w:val="00CA6778"/>
    <w:rsid w:val="00CA68AF"/>
    <w:rsid w:val="00CE2D8E"/>
    <w:rsid w:val="00F23263"/>
    <w:rsid w:val="00F6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4</cp:revision>
  <dcterms:created xsi:type="dcterms:W3CDTF">2013-12-02T10:03:00Z</dcterms:created>
  <dcterms:modified xsi:type="dcterms:W3CDTF">2013-12-02T10:18:00Z</dcterms:modified>
</cp:coreProperties>
</file>