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0FC4B7F2" wp14:editId="08D18726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2496" w:rsidRPr="00BE249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Zdroj napájení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5E4D20" w:rsidRPr="0099218A" w:rsidRDefault="005D4579" w:rsidP="005E4D20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36B35" w:rsidRDefault="003474D4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307DDABD" wp14:editId="7C0F7AB3">
            <wp:extent cx="5972810" cy="1958340"/>
            <wp:effectExtent l="0" t="0" r="8890" b="381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4D4" w:rsidRDefault="003474D4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31D6708" wp14:editId="0EEF996B">
            <wp:extent cx="5972810" cy="1305560"/>
            <wp:effectExtent l="0" t="0" r="8890" b="889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0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4D4" w:rsidRDefault="003474D4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E81DDCC" wp14:editId="66D35717">
            <wp:extent cx="5972810" cy="2151380"/>
            <wp:effectExtent l="0" t="0" r="8890" b="127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5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4D4" w:rsidRDefault="003474D4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E2184E3" wp14:editId="73C15A89">
            <wp:extent cx="5972810" cy="472440"/>
            <wp:effectExtent l="0" t="0" r="8890" b="381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4D4" w:rsidRDefault="003474D4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337FE0F" wp14:editId="0DD2975E">
            <wp:extent cx="5972810" cy="474345"/>
            <wp:effectExtent l="0" t="0" r="8890" b="190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4D4" w:rsidRDefault="003474D4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03FCFCC" wp14:editId="32E71DAE">
            <wp:extent cx="5972810" cy="476885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4D4" w:rsidRDefault="003474D4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48D3699C" wp14:editId="1AD2F994">
            <wp:extent cx="5972810" cy="464820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4D4" w:rsidRPr="008F6936" w:rsidRDefault="003474D4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731087D" wp14:editId="02D79C03">
            <wp:extent cx="5972810" cy="775970"/>
            <wp:effectExtent l="0" t="0" r="8890" b="508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7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474D4" w:rsidRPr="008F6936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1A79"/>
    <w:rsid w:val="00025644"/>
    <w:rsid w:val="00084AD2"/>
    <w:rsid w:val="000F2237"/>
    <w:rsid w:val="0015164B"/>
    <w:rsid w:val="0017080B"/>
    <w:rsid w:val="001C12F1"/>
    <w:rsid w:val="00235DCF"/>
    <w:rsid w:val="00247D1D"/>
    <w:rsid w:val="00252D2D"/>
    <w:rsid w:val="00281EB3"/>
    <w:rsid w:val="002C0DF3"/>
    <w:rsid w:val="00312AA9"/>
    <w:rsid w:val="003474D4"/>
    <w:rsid w:val="00375125"/>
    <w:rsid w:val="003C040B"/>
    <w:rsid w:val="003D1D48"/>
    <w:rsid w:val="00436B35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6C30FA"/>
    <w:rsid w:val="007269D6"/>
    <w:rsid w:val="007B2292"/>
    <w:rsid w:val="008F6936"/>
    <w:rsid w:val="00931A79"/>
    <w:rsid w:val="00947A96"/>
    <w:rsid w:val="00947E9C"/>
    <w:rsid w:val="009A1192"/>
    <w:rsid w:val="009C77DA"/>
    <w:rsid w:val="009D38BE"/>
    <w:rsid w:val="00B3026D"/>
    <w:rsid w:val="00B8408B"/>
    <w:rsid w:val="00BB2520"/>
    <w:rsid w:val="00BD446E"/>
    <w:rsid w:val="00BE2496"/>
    <w:rsid w:val="00CA6778"/>
    <w:rsid w:val="00CA68AF"/>
    <w:rsid w:val="00E11CFC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</TotalTime>
  <Pages>3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6</cp:revision>
  <dcterms:created xsi:type="dcterms:W3CDTF">2013-12-02T10:38:00Z</dcterms:created>
  <dcterms:modified xsi:type="dcterms:W3CDTF">2014-02-25T14:29:00Z</dcterms:modified>
</cp:coreProperties>
</file>